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1CF3" w:rsidRPr="00831389" w:rsidRDefault="00811CF3" w:rsidP="00811CF3">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18 NR Ad hoc #2</w:t>
      </w:r>
      <w:r w:rsidR="00F07364">
        <w:rPr>
          <w:rFonts w:eastAsia="맑은 고딕"/>
          <w:bCs/>
          <w:noProof w:val="0"/>
          <w:sz w:val="24"/>
          <w:lang w:val="en-GB" w:eastAsia="ko-KR"/>
        </w:rPr>
        <w:tab/>
        <w:t>R3-183852</w:t>
      </w:r>
    </w:p>
    <w:p w:rsidR="00811CF3" w:rsidRPr="00076C1C" w:rsidRDefault="00811CF3" w:rsidP="00811CF3">
      <w:pPr>
        <w:pStyle w:val="a5"/>
        <w:tabs>
          <w:tab w:val="right" w:pos="9639"/>
        </w:tabs>
        <w:rPr>
          <w:bCs/>
          <w:noProof w:val="0"/>
          <w:sz w:val="24"/>
          <w:lang w:val="en-GB"/>
        </w:rPr>
      </w:pPr>
      <w:r>
        <w:rPr>
          <w:rFonts w:eastAsia="바탕" w:cs="Arial" w:hint="eastAsia"/>
          <w:color w:val="000000"/>
          <w:sz w:val="24"/>
          <w:szCs w:val="24"/>
          <w:lang w:eastAsia="ko-KR"/>
        </w:rPr>
        <w:t>Montreal</w:t>
      </w:r>
      <w:r w:rsidRPr="00202DCA">
        <w:rPr>
          <w:rFonts w:eastAsia="바탕" w:cs="Arial"/>
          <w:color w:val="000000"/>
          <w:sz w:val="24"/>
          <w:szCs w:val="24"/>
          <w:lang w:eastAsia="ja-JP"/>
        </w:rPr>
        <w:t xml:space="preserve">, </w:t>
      </w:r>
      <w:r>
        <w:rPr>
          <w:rFonts w:eastAsia="바탕" w:cs="Arial"/>
          <w:color w:val="000000"/>
          <w:sz w:val="24"/>
          <w:szCs w:val="24"/>
          <w:lang w:eastAsia="ja-JP"/>
        </w:rPr>
        <w:t>Canada</w:t>
      </w:r>
      <w:r w:rsidRPr="00202DCA">
        <w:rPr>
          <w:rFonts w:eastAsia="바탕" w:cs="Arial"/>
          <w:color w:val="000000"/>
          <w:sz w:val="24"/>
          <w:szCs w:val="24"/>
          <w:lang w:eastAsia="ja-JP"/>
        </w:rPr>
        <w:t xml:space="preserve">, </w:t>
      </w:r>
      <w:r>
        <w:rPr>
          <w:rFonts w:eastAsia="바탕" w:cs="Arial"/>
          <w:color w:val="000000"/>
          <w:sz w:val="24"/>
          <w:szCs w:val="24"/>
          <w:lang w:eastAsia="ja-JP"/>
        </w:rPr>
        <w:t>July 2</w:t>
      </w:r>
      <w:r>
        <w:rPr>
          <w:rFonts w:eastAsia="바탕" w:cs="Arial"/>
          <w:color w:val="000000"/>
          <w:sz w:val="24"/>
          <w:szCs w:val="24"/>
          <w:vertAlign w:val="superscript"/>
          <w:lang w:eastAsia="ja-JP"/>
        </w:rPr>
        <w:t>nd</w:t>
      </w:r>
      <w:r w:rsidRPr="00202DCA">
        <w:rPr>
          <w:rFonts w:eastAsia="바탕" w:cs="Arial"/>
          <w:color w:val="000000"/>
          <w:sz w:val="24"/>
          <w:szCs w:val="24"/>
          <w:lang w:eastAsia="ja-JP"/>
        </w:rPr>
        <w:t xml:space="preserve"> – </w:t>
      </w:r>
      <w:r>
        <w:rPr>
          <w:rFonts w:eastAsia="바탕" w:cs="Arial"/>
          <w:color w:val="000000"/>
          <w:sz w:val="24"/>
          <w:szCs w:val="24"/>
          <w:lang w:eastAsia="ja-JP"/>
        </w:rPr>
        <w:t>6</w:t>
      </w:r>
      <w:r w:rsidRPr="00202DCA">
        <w:rPr>
          <w:rFonts w:eastAsia="바탕" w:cs="Arial"/>
          <w:color w:val="000000"/>
          <w:sz w:val="24"/>
          <w:szCs w:val="24"/>
          <w:vertAlign w:val="superscript"/>
          <w:lang w:eastAsia="ja-JP"/>
        </w:rPr>
        <w:t>th</w:t>
      </w:r>
      <w:r w:rsidRPr="00202DCA">
        <w:rPr>
          <w:rFonts w:eastAsia="바탕" w:cs="Arial"/>
          <w:color w:val="000000"/>
          <w:sz w:val="24"/>
          <w:szCs w:val="24"/>
          <w:lang w:eastAsia="ja-JP"/>
        </w:rPr>
        <w:t>, 2018</w:t>
      </w:r>
    </w:p>
    <w:p w:rsidR="00AC3F44" w:rsidRPr="00811CF3"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212655">
        <w:rPr>
          <w:rFonts w:cs="Arial"/>
          <w:b/>
          <w:bCs/>
          <w:sz w:val="24"/>
        </w:rPr>
        <w:t>31.3.1</w:t>
      </w:r>
      <w:r w:rsidR="00443979">
        <w:rPr>
          <w:rFonts w:cs="Arial"/>
          <w:b/>
          <w:bCs/>
          <w:sz w:val="24"/>
        </w:rPr>
        <w:t>.5</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r w:rsidR="002341E1">
        <w:rPr>
          <w:rFonts w:ascii="Arial" w:hAnsi="Arial" w:cs="Arial"/>
          <w:b/>
          <w:bCs/>
          <w:noProof/>
          <w:sz w:val="24"/>
        </w:rPr>
        <w:t xml:space="preserve">, </w:t>
      </w:r>
      <w:r w:rsidR="002341E1" w:rsidRPr="007C20B3">
        <w:rPr>
          <w:rFonts w:ascii="Arial" w:hAnsi="Arial" w:cs="Arial"/>
          <w:b/>
          <w:bCs/>
          <w:noProof/>
          <w:sz w:val="24"/>
        </w:rPr>
        <w:t>KT Corp.</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40549E">
        <w:rPr>
          <w:rFonts w:ascii="Arial" w:hAnsi="Arial" w:cs="Arial"/>
          <w:b/>
          <w:bCs/>
          <w:sz w:val="24"/>
        </w:rPr>
        <w:t xml:space="preserve">Solution Down-selection on </w:t>
      </w:r>
      <w:r w:rsidR="00D06D38">
        <w:rPr>
          <w:rFonts w:ascii="Arial" w:hAnsi="Arial" w:cs="Arial"/>
          <w:b/>
          <w:bCs/>
          <w:sz w:val="24"/>
        </w:rPr>
        <w:t>UE-</w:t>
      </w:r>
      <w:r w:rsidR="00855F89" w:rsidRPr="00855F89">
        <w:rPr>
          <w:rFonts w:ascii="Arial" w:hAnsi="Arial" w:cs="Arial"/>
          <w:b/>
          <w:bCs/>
          <w:sz w:val="24"/>
        </w:rPr>
        <w:t xml:space="preserve">AMBR </w:t>
      </w:r>
      <w:bookmarkStart w:id="0" w:name="_GoBack"/>
      <w:bookmarkEnd w:id="0"/>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811CA8">
        <w:rPr>
          <w:rFonts w:ascii="Arial" w:hAnsi="Arial" w:cs="Arial"/>
          <w:b/>
          <w:bCs/>
          <w:sz w:val="24"/>
        </w:rPr>
        <w:t>Approval</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4650AA" w:rsidP="00571757">
      <w:pPr>
        <w:jc w:val="both"/>
        <w:rPr>
          <w:rFonts w:eastAsia="맑은 고딕"/>
          <w:lang w:val="en-GB" w:eastAsia="ko-KR"/>
        </w:rPr>
      </w:pPr>
      <w:r>
        <w:rPr>
          <w:rFonts w:eastAsia="맑은 고딕"/>
          <w:lang w:val="en-GB" w:eastAsia="ko-KR"/>
        </w:rPr>
        <w:t>In last</w:t>
      </w:r>
      <w:r w:rsidR="00CA64CF">
        <w:rPr>
          <w:rFonts w:eastAsia="맑은 고딕"/>
          <w:lang w:val="en-GB" w:eastAsia="ko-KR"/>
        </w:rPr>
        <w:t xml:space="preserve"> meeting</w:t>
      </w:r>
      <w:r w:rsidR="008770BE">
        <w:rPr>
          <w:rFonts w:eastAsia="맑은 고딕"/>
          <w:lang w:val="en-GB" w:eastAsia="ko-KR"/>
        </w:rPr>
        <w:t>, UE-AMBR</w:t>
      </w:r>
      <w:r w:rsidR="00CA64CF">
        <w:rPr>
          <w:rFonts w:eastAsia="맑은 고딕"/>
          <w:lang w:val="en-GB" w:eastAsia="ko-KR"/>
        </w:rPr>
        <w:t xml:space="preserve"> issue </w:t>
      </w:r>
      <w:r w:rsidR="008770BE">
        <w:rPr>
          <w:rFonts w:eastAsia="맑은 고딕"/>
          <w:lang w:val="en-GB" w:eastAsia="ko-KR"/>
        </w:rPr>
        <w:t>was</w:t>
      </w:r>
      <w:r w:rsidR="00CA64CF">
        <w:rPr>
          <w:rFonts w:eastAsia="맑은 고딕"/>
          <w:lang w:val="en-GB" w:eastAsia="ko-KR"/>
        </w:rPr>
        <w:t xml:space="preserve"> </w:t>
      </w:r>
      <w:r w:rsidR="008770BE">
        <w:rPr>
          <w:rFonts w:eastAsia="맑은 고딕"/>
          <w:lang w:val="en-GB" w:eastAsia="ko-KR"/>
        </w:rPr>
        <w:t xml:space="preserve">discussed as the </w:t>
      </w:r>
      <w:r w:rsidR="00C747C0">
        <w:rPr>
          <w:rFonts w:eastAsia="맑은 고딕"/>
          <w:lang w:val="en-GB" w:eastAsia="ko-KR"/>
        </w:rPr>
        <w:t>essential correction for EN-DC. In this paper, this issue is</w:t>
      </w:r>
      <w:r w:rsidR="00CA64CF">
        <w:rPr>
          <w:rFonts w:eastAsia="맑은 고딕"/>
          <w:lang w:val="en-GB" w:eastAsia="ko-KR"/>
        </w:rPr>
        <w:t xml:space="preserve"> focused again based on the status of last meeting</w:t>
      </w:r>
      <w:r w:rsidR="00C747C0">
        <w:rPr>
          <w:rFonts w:eastAsia="맑은 고딕"/>
          <w:lang w:val="en-GB" w:eastAsia="ko-KR"/>
        </w:rPr>
        <w:t xml:space="preserve"> and the corresponding proposal</w:t>
      </w:r>
      <w:r w:rsidR="00743369">
        <w:rPr>
          <w:rFonts w:eastAsia="맑은 고딕"/>
          <w:lang w:val="en-GB" w:eastAsia="ko-KR"/>
        </w:rPr>
        <w:t>s are</w:t>
      </w:r>
      <w:r w:rsidR="00C747C0">
        <w:rPr>
          <w:rFonts w:eastAsia="맑은 고딕"/>
          <w:lang w:val="en-GB" w:eastAsia="ko-KR"/>
        </w:rPr>
        <w:t xml:space="preserve"> also provided.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E543B7" w:rsidRDefault="005F5375" w:rsidP="00762C49">
      <w:pPr>
        <w:jc w:val="both"/>
        <w:rPr>
          <w:rFonts w:eastAsia="맑은 고딕"/>
          <w:lang w:val="en-GB" w:eastAsia="ko-KR"/>
        </w:rPr>
      </w:pPr>
      <w:r>
        <w:rPr>
          <w:rFonts w:eastAsia="맑은 고딕"/>
          <w:lang w:val="en-GB" w:eastAsia="ko-KR"/>
        </w:rPr>
        <w:t>In April</w:t>
      </w:r>
      <w:r w:rsidR="00E543B7">
        <w:rPr>
          <w:rFonts w:eastAsia="맑은 고딕"/>
          <w:lang w:val="en-GB" w:eastAsia="ko-KR"/>
        </w:rPr>
        <w:t xml:space="preserve"> meeting, a</w:t>
      </w:r>
      <w:r w:rsidR="00E543B7">
        <w:rPr>
          <w:rFonts w:eastAsia="맑은 고딕" w:hint="eastAsia"/>
          <w:lang w:val="en-GB" w:eastAsia="ko-KR"/>
        </w:rPr>
        <w:t xml:space="preserve"> summary on this issu</w:t>
      </w:r>
      <w:r w:rsidR="00E543B7">
        <w:rPr>
          <w:rFonts w:eastAsia="맑은 고딕"/>
          <w:lang w:val="en-GB" w:eastAsia="ko-KR"/>
        </w:rPr>
        <w:t xml:space="preserve">e was </w:t>
      </w:r>
      <w:r w:rsidR="00A20364">
        <w:rPr>
          <w:rFonts w:eastAsia="맑은 고딕"/>
          <w:lang w:val="en-GB" w:eastAsia="ko-KR"/>
        </w:rPr>
        <w:t xml:space="preserve">done </w:t>
      </w:r>
      <w:r w:rsidR="00271FA6">
        <w:rPr>
          <w:rFonts w:eastAsia="맑은 고딕"/>
          <w:lang w:val="en-GB" w:eastAsia="ko-KR"/>
        </w:rPr>
        <w:t>in [2</w:t>
      </w:r>
      <w:r w:rsidR="00E543B7">
        <w:rPr>
          <w:rFonts w:eastAsia="맑은 고딕"/>
          <w:lang w:val="en-GB" w:eastAsia="ko-KR"/>
        </w:rPr>
        <w:t xml:space="preserve">], in which </w:t>
      </w:r>
      <w:r w:rsidR="00A20364">
        <w:rPr>
          <w:rFonts w:eastAsia="맑은 고딕"/>
          <w:lang w:val="en-GB" w:eastAsia="ko-KR"/>
        </w:rPr>
        <w:t xml:space="preserve">four solutions were listed up, given as follows: </w:t>
      </w:r>
    </w:p>
    <w:p w:rsidR="00A20364" w:rsidRPr="00A20364" w:rsidRDefault="00A20364" w:rsidP="00A20364">
      <w:pPr>
        <w:pStyle w:val="af5"/>
        <w:numPr>
          <w:ilvl w:val="0"/>
          <w:numId w:val="3"/>
        </w:numPr>
        <w:spacing w:line="360" w:lineRule="auto"/>
        <w:ind w:left="806" w:hanging="403"/>
        <w:jc w:val="both"/>
        <w:rPr>
          <w:rFonts w:eastAsia="맑은 고딕"/>
          <w:i/>
          <w:lang w:eastAsia="ko-KR"/>
        </w:rPr>
      </w:pPr>
      <w:r w:rsidRPr="00A20364">
        <w:rPr>
          <w:rFonts w:eastAsia="맑은 고딕"/>
          <w:i/>
          <w:lang w:eastAsia="ko-KR"/>
        </w:rPr>
        <w:t>Solution A1: Existing method</w:t>
      </w:r>
    </w:p>
    <w:p w:rsidR="00A20364" w:rsidRDefault="00A20364" w:rsidP="00A20364">
      <w:pPr>
        <w:pStyle w:val="af5"/>
        <w:numPr>
          <w:ilvl w:val="0"/>
          <w:numId w:val="3"/>
        </w:numPr>
        <w:spacing w:line="360" w:lineRule="auto"/>
        <w:ind w:left="806" w:hanging="403"/>
        <w:jc w:val="both"/>
        <w:rPr>
          <w:rFonts w:eastAsia="맑은 고딕"/>
          <w:i/>
          <w:lang w:eastAsia="ko-KR"/>
        </w:rPr>
      </w:pPr>
      <w:r w:rsidRPr="00A20364">
        <w:rPr>
          <w:rFonts w:eastAsia="맑은 고딕"/>
          <w:i/>
          <w:lang w:eastAsia="ko-KR"/>
        </w:rPr>
        <w:t>Solution A2: Existing method, with event trigger reporting (overload condition indicator over CP or UP)</w:t>
      </w:r>
    </w:p>
    <w:p w:rsidR="00C35F10" w:rsidRPr="00C35F10" w:rsidRDefault="00C35F10" w:rsidP="00C35F10">
      <w:pPr>
        <w:pStyle w:val="af5"/>
        <w:numPr>
          <w:ilvl w:val="0"/>
          <w:numId w:val="4"/>
        </w:numPr>
        <w:overflowPunct/>
        <w:autoSpaceDE/>
        <w:autoSpaceDN/>
        <w:adjustRightInd/>
        <w:textAlignment w:val="auto"/>
        <w:rPr>
          <w:i/>
        </w:rPr>
      </w:pPr>
      <w:r w:rsidRPr="00C35F10">
        <w:rPr>
          <w:i/>
        </w:rPr>
        <w:t>UL AMBR quota transferred to DU (as A1)</w:t>
      </w:r>
    </w:p>
    <w:p w:rsidR="00C35F10" w:rsidRPr="00C35F10" w:rsidRDefault="00C35F10" w:rsidP="00C35F10">
      <w:pPr>
        <w:pStyle w:val="af5"/>
        <w:numPr>
          <w:ilvl w:val="0"/>
          <w:numId w:val="4"/>
        </w:numPr>
        <w:overflowPunct/>
        <w:autoSpaceDE/>
        <w:autoSpaceDN/>
        <w:adjustRightInd/>
        <w:textAlignment w:val="auto"/>
        <w:rPr>
          <w:i/>
        </w:rPr>
      </w:pPr>
      <w:r w:rsidRPr="00C35F10">
        <w:rPr>
          <w:i/>
        </w:rPr>
        <w:t xml:space="preserve">DU sends indication and/or current throughput info (F1 CP, possibly UP) when quota is close to being exceeded over time window, CU adjusts if possible </w:t>
      </w:r>
    </w:p>
    <w:p w:rsidR="00C35F10" w:rsidRPr="00C35F10" w:rsidRDefault="00C35F10" w:rsidP="00C35F10">
      <w:pPr>
        <w:pStyle w:val="af5"/>
        <w:numPr>
          <w:ilvl w:val="0"/>
          <w:numId w:val="4"/>
        </w:numPr>
        <w:overflowPunct/>
        <w:autoSpaceDE/>
        <w:autoSpaceDN/>
        <w:adjustRightInd/>
        <w:textAlignment w:val="auto"/>
        <w:rPr>
          <w:i/>
        </w:rPr>
      </w:pPr>
      <w:r w:rsidRPr="00C35F10">
        <w:rPr>
          <w:i/>
        </w:rPr>
        <w:t>CU may need to request changes of the quota from the MN (X2 CP, possibly UP)</w:t>
      </w:r>
    </w:p>
    <w:p w:rsidR="00C35F10" w:rsidRPr="00C35F10" w:rsidRDefault="00C35F10" w:rsidP="00C35F10">
      <w:pPr>
        <w:pStyle w:val="af5"/>
        <w:numPr>
          <w:ilvl w:val="0"/>
          <w:numId w:val="4"/>
        </w:numPr>
        <w:overflowPunct/>
        <w:autoSpaceDE/>
        <w:autoSpaceDN/>
        <w:adjustRightInd/>
        <w:textAlignment w:val="auto"/>
        <w:rPr>
          <w:i/>
        </w:rPr>
      </w:pPr>
      <w:r w:rsidRPr="00C35F10">
        <w:rPr>
          <w:i/>
        </w:rPr>
        <w:t xml:space="preserve">In order to enable the CU to be able to offer more AMBR quota to the DU: </w:t>
      </w:r>
    </w:p>
    <w:p w:rsidR="00C35F10" w:rsidRPr="00C35F10" w:rsidRDefault="00C35F10" w:rsidP="00C35F10">
      <w:pPr>
        <w:pStyle w:val="af5"/>
        <w:numPr>
          <w:ilvl w:val="1"/>
          <w:numId w:val="4"/>
        </w:numPr>
        <w:overflowPunct/>
        <w:autoSpaceDE/>
        <w:autoSpaceDN/>
        <w:adjustRightInd/>
        <w:textAlignment w:val="auto"/>
        <w:rPr>
          <w:i/>
        </w:rPr>
      </w:pPr>
      <w:r w:rsidRPr="00C35F10">
        <w:rPr>
          <w:i/>
          <w:highlight w:val="yellow"/>
        </w:rPr>
        <w:t>SN sends indication and/or throughput</w:t>
      </w:r>
      <w:r w:rsidRPr="00C35F10">
        <w:rPr>
          <w:i/>
        </w:rPr>
        <w:t xml:space="preserve"> info when overall quota is close to being exceeded; MN adjusts if possible; or</w:t>
      </w:r>
    </w:p>
    <w:p w:rsidR="00C35F10" w:rsidRPr="00C35F10" w:rsidRDefault="00C35F10" w:rsidP="00C35F10">
      <w:pPr>
        <w:pStyle w:val="af5"/>
        <w:numPr>
          <w:ilvl w:val="1"/>
          <w:numId w:val="4"/>
        </w:numPr>
        <w:overflowPunct/>
        <w:autoSpaceDE/>
        <w:autoSpaceDN/>
        <w:adjustRightInd/>
        <w:textAlignment w:val="auto"/>
        <w:rPr>
          <w:i/>
        </w:rPr>
      </w:pPr>
      <w:r w:rsidRPr="00C35F10">
        <w:rPr>
          <w:i/>
        </w:rPr>
        <w:t>MN and SN exchange “consumed” UL throughput information and each node may use the AMBR quota not used by the other node (DL may be included too, to help solving problem 1 in DL).</w:t>
      </w:r>
    </w:p>
    <w:p w:rsidR="00A20364" w:rsidRPr="00A20364" w:rsidRDefault="00A20364" w:rsidP="00A20364">
      <w:pPr>
        <w:pStyle w:val="af5"/>
        <w:numPr>
          <w:ilvl w:val="0"/>
          <w:numId w:val="3"/>
        </w:numPr>
        <w:spacing w:line="360" w:lineRule="auto"/>
        <w:ind w:left="806" w:hanging="403"/>
        <w:jc w:val="both"/>
        <w:rPr>
          <w:rFonts w:eastAsia="맑은 고딕"/>
          <w:i/>
          <w:lang w:eastAsia="ko-KR"/>
        </w:rPr>
      </w:pPr>
      <w:r w:rsidRPr="00A20364">
        <w:rPr>
          <w:rFonts w:eastAsia="맑은 고딕"/>
          <w:i/>
          <w:lang w:eastAsia="ko-KR"/>
        </w:rPr>
        <w:t>Solution B1: UL enforcement at the PDCP level</w:t>
      </w:r>
    </w:p>
    <w:p w:rsidR="00A20364" w:rsidRPr="00A20364" w:rsidRDefault="00A20364" w:rsidP="00A20364">
      <w:pPr>
        <w:pStyle w:val="af5"/>
        <w:numPr>
          <w:ilvl w:val="0"/>
          <w:numId w:val="3"/>
        </w:numPr>
        <w:spacing w:line="360" w:lineRule="auto"/>
        <w:ind w:left="806" w:hanging="403"/>
        <w:jc w:val="both"/>
        <w:rPr>
          <w:rFonts w:eastAsia="맑은 고딕"/>
          <w:i/>
          <w:lang w:val="en-US" w:eastAsia="ko-KR"/>
        </w:rPr>
      </w:pPr>
      <w:r w:rsidRPr="00A20364">
        <w:rPr>
          <w:rFonts w:eastAsia="맑은 고딕"/>
          <w:i/>
          <w:lang w:eastAsia="ko-KR"/>
        </w:rPr>
        <w:t>Solution B2: UL enforcement at the PDCP level, with enforcement at the scheduler</w:t>
      </w:r>
    </w:p>
    <w:p w:rsidR="00A20364" w:rsidRDefault="00575830" w:rsidP="00762C49">
      <w:pPr>
        <w:jc w:val="both"/>
        <w:rPr>
          <w:rFonts w:eastAsia="맑은 고딕"/>
          <w:lang w:val="en-GB" w:eastAsia="ko-KR"/>
        </w:rPr>
      </w:pPr>
      <w:r>
        <w:rPr>
          <w:rFonts w:eastAsia="맑은 고딕"/>
          <w:lang w:val="en-GB" w:eastAsia="ko-KR"/>
        </w:rPr>
        <w:t>The following session is</w:t>
      </w:r>
      <w:r w:rsidR="00A20364">
        <w:rPr>
          <w:rFonts w:eastAsia="맑은 고딕" w:hint="eastAsia"/>
          <w:lang w:val="en-GB" w:eastAsia="ko-KR"/>
        </w:rPr>
        <w:t xml:space="preserve"> </w:t>
      </w:r>
      <w:r>
        <w:rPr>
          <w:rFonts w:eastAsia="맑은 고딕"/>
          <w:lang w:val="en-GB" w:eastAsia="ko-KR"/>
        </w:rPr>
        <w:t xml:space="preserve">to </w:t>
      </w:r>
      <w:r w:rsidR="00A20364">
        <w:rPr>
          <w:rFonts w:eastAsia="맑은 고딕" w:hint="eastAsia"/>
          <w:lang w:val="en-GB" w:eastAsia="ko-KR"/>
        </w:rPr>
        <w:t xml:space="preserve">compare the solutions above. </w:t>
      </w:r>
    </w:p>
    <w:p w:rsidR="00677417" w:rsidRDefault="00A20364" w:rsidP="00762C49">
      <w:pPr>
        <w:jc w:val="both"/>
        <w:rPr>
          <w:rFonts w:eastAsia="맑은 고딕"/>
          <w:lang w:val="en-GB" w:eastAsia="ko-KR"/>
        </w:rPr>
      </w:pPr>
      <w:r>
        <w:rPr>
          <w:rFonts w:eastAsia="맑은 고딕"/>
          <w:lang w:val="en-GB" w:eastAsia="ko-KR"/>
        </w:rPr>
        <w:t>Solution B1/B2 relies on the UL enforcement at the PDCP</w:t>
      </w:r>
      <w:r w:rsidR="00E73EA1">
        <w:rPr>
          <w:rFonts w:eastAsia="맑은 고딕"/>
          <w:lang w:val="en-GB" w:eastAsia="ko-KR"/>
        </w:rPr>
        <w:t xml:space="preserve"> level, which is a new concept different from the descriptions in TS 23.401/36.300 “UL enforcement is done by scheduling”. There are many impacts</w:t>
      </w:r>
      <w:r w:rsidR="00F32F2A">
        <w:rPr>
          <w:rFonts w:eastAsia="맑은 고딕"/>
          <w:lang w:val="en-GB" w:eastAsia="ko-KR"/>
        </w:rPr>
        <w:t>,</w:t>
      </w:r>
      <w:r w:rsidR="00E73EA1">
        <w:rPr>
          <w:rFonts w:eastAsia="맑은 고딕"/>
          <w:lang w:val="en-GB" w:eastAsia="ko-KR"/>
        </w:rPr>
        <w:t xml:space="preserve"> for example</w:t>
      </w:r>
      <w:r w:rsidR="00F32F2A">
        <w:rPr>
          <w:rFonts w:eastAsia="맑은 고딕"/>
          <w:lang w:val="en-GB" w:eastAsia="ko-KR"/>
        </w:rPr>
        <w:t>,</w:t>
      </w:r>
      <w:r w:rsidR="00E73EA1">
        <w:rPr>
          <w:rFonts w:eastAsia="맑은 고딕"/>
          <w:lang w:val="en-GB" w:eastAsia="ko-KR"/>
        </w:rPr>
        <w:t xml:space="preserve"> on the buffer size of the node hosting PDCP</w:t>
      </w:r>
      <w:r w:rsidR="00F32F2A">
        <w:rPr>
          <w:rFonts w:eastAsia="맑은 고딕"/>
          <w:lang w:val="en-GB" w:eastAsia="ko-KR"/>
        </w:rPr>
        <w:t xml:space="preserve"> if it performs the uplink enforcement. </w:t>
      </w:r>
    </w:p>
    <w:p w:rsidR="00A20364" w:rsidRDefault="00F32F2A" w:rsidP="00762C49">
      <w:pPr>
        <w:jc w:val="both"/>
        <w:rPr>
          <w:rFonts w:eastAsia="맑은 고딕"/>
          <w:lang w:val="en-GB" w:eastAsia="ko-KR"/>
        </w:rPr>
      </w:pPr>
      <w:r>
        <w:rPr>
          <w:rFonts w:eastAsia="맑은 고딕"/>
          <w:lang w:val="en-GB" w:eastAsia="ko-KR"/>
        </w:rPr>
        <w:t xml:space="preserve">Secondly, discarding the packets in PDCP is late since the radio resource has already been used. Thirdly, UE may respect the session AMBR, but UE AMBR is </w:t>
      </w:r>
      <w:r w:rsidR="00065BE2">
        <w:rPr>
          <w:rFonts w:eastAsia="맑은 고딕"/>
          <w:lang w:val="en-GB" w:eastAsia="ko-KR"/>
        </w:rPr>
        <w:t xml:space="preserve">set to </w:t>
      </w:r>
      <w:r>
        <w:rPr>
          <w:rFonts w:eastAsia="맑은 고딕"/>
          <w:lang w:val="en-GB" w:eastAsia="ko-KR"/>
        </w:rPr>
        <w:t>the</w:t>
      </w:r>
      <w:r w:rsidR="00065BE2">
        <w:rPr>
          <w:rFonts w:eastAsia="맑은 고딕"/>
          <w:lang w:val="en-GB" w:eastAsia="ko-KR"/>
        </w:rPr>
        <w:t xml:space="preserve"> smaller one between the</w:t>
      </w:r>
      <w:r>
        <w:rPr>
          <w:rFonts w:eastAsia="맑은 고딕"/>
          <w:lang w:val="en-GB" w:eastAsia="ko-KR"/>
        </w:rPr>
        <w:t xml:space="preserve"> value</w:t>
      </w:r>
      <w:r w:rsidR="00065BE2">
        <w:rPr>
          <w:rFonts w:eastAsia="맑은 고딕"/>
          <w:lang w:val="en-GB" w:eastAsia="ko-KR"/>
        </w:rPr>
        <w:t xml:space="preserve"> of </w:t>
      </w:r>
      <w:r w:rsidR="00065BE2" w:rsidRPr="00990165">
        <w:t>the sum of the A</w:t>
      </w:r>
      <w:r w:rsidR="00065BE2">
        <w:t>PN</w:t>
      </w:r>
      <w:r w:rsidR="00065BE2">
        <w:noBreakHyphen/>
        <w:t>AMBR of all active APNs and</w:t>
      </w:r>
      <w:r w:rsidR="00065BE2" w:rsidRPr="00990165">
        <w:t xml:space="preserve"> the value of the subscribed UE</w:t>
      </w:r>
      <w:r w:rsidR="00065BE2" w:rsidRPr="00990165">
        <w:noBreakHyphen/>
        <w:t>AMBR</w:t>
      </w:r>
      <w:r w:rsidR="00065BE2">
        <w:rPr>
          <w:rFonts w:eastAsia="맑은 고딕"/>
          <w:lang w:val="en-GB" w:eastAsia="ko-KR"/>
        </w:rPr>
        <w:t xml:space="preserve">. So even though UE respects the value of session AMBR for each session, it is still possible that the sum goes beyond of subscription AMBR, i.e., the UE AMBR here. Fourthly, solution B2 has the additional impacts as solution A2. </w:t>
      </w:r>
    </w:p>
    <w:p w:rsidR="00065BE2" w:rsidRDefault="00065BE2" w:rsidP="00762C49">
      <w:pPr>
        <w:jc w:val="both"/>
        <w:rPr>
          <w:rFonts w:eastAsia="맑은 고딕"/>
          <w:lang w:val="en-GB" w:eastAsia="ko-KR"/>
        </w:rPr>
      </w:pPr>
      <w:r>
        <w:rPr>
          <w:rFonts w:eastAsia="맑은 고딕"/>
          <w:lang w:val="en-GB" w:eastAsia="ko-KR"/>
        </w:rPr>
        <w:t xml:space="preserve">Based on the analysis above, the following proposal is suggested: </w:t>
      </w:r>
    </w:p>
    <w:p w:rsidR="00065BE2" w:rsidRPr="007654CC" w:rsidRDefault="00065BE2" w:rsidP="00065BE2">
      <w:pPr>
        <w:jc w:val="both"/>
        <w:rPr>
          <w:rFonts w:eastAsia="맑은 고딕"/>
          <w:lang w:eastAsia="ko-KR"/>
        </w:rPr>
      </w:pPr>
      <w:r>
        <w:rPr>
          <w:rFonts w:eastAsia="맑은 고딕"/>
          <w:b/>
          <w:lang w:eastAsia="ko-KR"/>
        </w:rPr>
        <w:t>Proposal 1)</w:t>
      </w:r>
      <w:r w:rsidRPr="00FC170B">
        <w:rPr>
          <w:rFonts w:eastAsia="맑은 고딕"/>
          <w:b/>
          <w:lang w:eastAsia="ko-KR"/>
        </w:rPr>
        <w:t>:</w:t>
      </w:r>
      <w:r>
        <w:rPr>
          <w:rFonts w:eastAsia="맑은 고딕"/>
          <w:b/>
          <w:lang w:eastAsia="ko-KR"/>
        </w:rPr>
        <w:t xml:space="preserve"> To eliminate solution B1 and B2.  </w:t>
      </w:r>
    </w:p>
    <w:p w:rsidR="00955A7B" w:rsidRPr="00D76473" w:rsidRDefault="00D76473" w:rsidP="00762C49">
      <w:pPr>
        <w:jc w:val="both"/>
        <w:rPr>
          <w:rFonts w:eastAsia="맑은 고딕"/>
          <w:lang w:eastAsia="ko-KR"/>
        </w:rPr>
      </w:pPr>
      <w:r>
        <w:rPr>
          <w:rFonts w:eastAsia="맑은 고딕"/>
          <w:lang w:eastAsia="ko-KR"/>
        </w:rPr>
        <w:t>S</w:t>
      </w:r>
      <w:r w:rsidR="00955A7B">
        <w:rPr>
          <w:rFonts w:eastAsia="맑은 고딕"/>
          <w:lang w:eastAsia="ko-KR"/>
        </w:rPr>
        <w:t>olution A2 i</w:t>
      </w:r>
      <w:r>
        <w:rPr>
          <w:rFonts w:eastAsia="맑은 고딕"/>
          <w:lang w:eastAsia="ko-KR"/>
        </w:rPr>
        <w:t xml:space="preserve">s an enhancement of solution A1, which is a common part. Moreover, </w:t>
      </w:r>
      <w:r w:rsidR="00647F89">
        <w:rPr>
          <w:rFonts w:eastAsia="맑은 고딕" w:hint="eastAsia"/>
          <w:lang w:val="en-GB" w:eastAsia="ko-KR"/>
        </w:rPr>
        <w:t xml:space="preserve">for EN-DC, </w:t>
      </w:r>
      <w:r w:rsidR="00647F89">
        <w:rPr>
          <w:rFonts w:eastAsia="맑은 고딕"/>
          <w:lang w:val="en-GB" w:eastAsia="ko-KR"/>
        </w:rPr>
        <w:t xml:space="preserve">since </w:t>
      </w:r>
      <w:r w:rsidR="00647F89">
        <w:rPr>
          <w:rFonts w:eastAsia="맑은 고딕" w:hint="eastAsia"/>
          <w:lang w:val="en-GB" w:eastAsia="ko-KR"/>
        </w:rPr>
        <w:t>there are only one DU</w:t>
      </w:r>
      <w:r w:rsidR="00647F89">
        <w:rPr>
          <w:rFonts w:eastAsia="맑은 고딕"/>
          <w:lang w:val="en-GB" w:eastAsia="ko-KR"/>
        </w:rPr>
        <w:t xml:space="preserve">, CU </w:t>
      </w:r>
      <w:r>
        <w:rPr>
          <w:rFonts w:eastAsia="맑은 고딕"/>
          <w:lang w:val="en-GB" w:eastAsia="ko-KR"/>
        </w:rPr>
        <w:t xml:space="preserve">does not need to split and it </w:t>
      </w:r>
      <w:r w:rsidR="00647F89">
        <w:rPr>
          <w:rFonts w:eastAsia="맑은 고딕"/>
          <w:lang w:val="en-GB" w:eastAsia="ko-KR"/>
        </w:rPr>
        <w:t xml:space="preserve">can pass the UL-AMBR </w:t>
      </w:r>
      <w:r>
        <w:rPr>
          <w:rFonts w:eastAsia="맑은 고딕"/>
          <w:lang w:val="en-GB" w:eastAsia="ko-KR"/>
        </w:rPr>
        <w:t xml:space="preserve">to DU with the same </w:t>
      </w:r>
      <w:r w:rsidR="00647F89">
        <w:rPr>
          <w:rFonts w:eastAsia="맑은 고딕"/>
          <w:lang w:val="en-GB" w:eastAsia="ko-KR"/>
        </w:rPr>
        <w:t>value</w:t>
      </w:r>
      <w:r>
        <w:rPr>
          <w:rFonts w:eastAsia="맑은 고딕"/>
          <w:lang w:val="en-GB" w:eastAsia="ko-KR"/>
        </w:rPr>
        <w:t xml:space="preserve"> as</w:t>
      </w:r>
      <w:r w:rsidR="00647F89">
        <w:rPr>
          <w:rFonts w:eastAsia="맑은 고딕"/>
          <w:lang w:val="en-GB" w:eastAsia="ko-KR"/>
        </w:rPr>
        <w:t xml:space="preserve"> </w:t>
      </w:r>
      <w:r>
        <w:rPr>
          <w:rFonts w:eastAsia="맑은 고딕"/>
          <w:lang w:val="en-GB" w:eastAsia="ko-KR"/>
        </w:rPr>
        <w:t>received from MN</w:t>
      </w:r>
      <w:r w:rsidR="00647F89">
        <w:rPr>
          <w:rFonts w:eastAsia="맑은 고딕"/>
          <w:lang w:val="en-GB" w:eastAsia="ko-KR"/>
        </w:rPr>
        <w:t xml:space="preserve">. </w:t>
      </w:r>
      <w:r w:rsidR="0074287A">
        <w:rPr>
          <w:rFonts w:eastAsia="맑은 고딕"/>
          <w:lang w:val="en-GB" w:eastAsia="ko-KR"/>
        </w:rPr>
        <w:t xml:space="preserve">This is aligned with the agreement that we achieved for UE AMBR split between MN and SN. No feedback or assistant information is required at that time. </w:t>
      </w:r>
      <w:r>
        <w:rPr>
          <w:rFonts w:eastAsia="맑은 고딕"/>
          <w:lang w:val="en-GB" w:eastAsia="ko-KR"/>
        </w:rPr>
        <w:t xml:space="preserve">In another word, MN has no information about the SN just like that CU does not know </w:t>
      </w:r>
      <w:r w:rsidR="0074287A">
        <w:rPr>
          <w:rFonts w:eastAsia="맑은 고딕"/>
          <w:lang w:val="en-GB" w:eastAsia="ko-KR"/>
        </w:rPr>
        <w:t xml:space="preserve">the situation of DU. Therefore, for EN-DC we can go for this simple solution. </w:t>
      </w:r>
    </w:p>
    <w:p w:rsidR="00EB0E69" w:rsidRPr="00D462AF" w:rsidRDefault="00EB0E69" w:rsidP="00EB0E69">
      <w:pPr>
        <w:jc w:val="both"/>
        <w:rPr>
          <w:rFonts w:eastAsia="맑은 고딕"/>
          <w:lang w:eastAsia="ko-KR"/>
        </w:rPr>
      </w:pPr>
      <w:r w:rsidRPr="00D462AF">
        <w:rPr>
          <w:rFonts w:eastAsia="맑은 고딕"/>
          <w:b/>
          <w:lang w:eastAsia="ko-KR"/>
        </w:rPr>
        <w:t xml:space="preserve">Proposal 2): </w:t>
      </w:r>
      <w:r w:rsidR="006117BE" w:rsidRPr="00D462AF">
        <w:rPr>
          <w:rFonts w:eastAsia="맑은 고딕"/>
          <w:b/>
          <w:lang w:eastAsia="ko-KR"/>
        </w:rPr>
        <w:t>In case that optimization is not considered, it is proposed t</w:t>
      </w:r>
      <w:r w:rsidRPr="00D462AF">
        <w:rPr>
          <w:rFonts w:eastAsia="맑은 고딕"/>
          <w:b/>
          <w:lang w:eastAsia="ko-KR"/>
        </w:rPr>
        <w:t>o adopt solution A1 for EN-DC since only one DU is supported.</w:t>
      </w:r>
    </w:p>
    <w:p w:rsidR="00427503" w:rsidRDefault="006B0142" w:rsidP="00427503">
      <w:pPr>
        <w:rPr>
          <w:rFonts w:eastAsiaTheme="minorEastAsia"/>
          <w:lang w:eastAsia="ko-KR"/>
        </w:rPr>
      </w:pPr>
      <w:r>
        <w:rPr>
          <w:rFonts w:eastAsiaTheme="minorEastAsia" w:hint="eastAsia"/>
          <w:lang w:eastAsia="ko-KR"/>
        </w:rPr>
        <w:lastRenderedPageBreak/>
        <w:t xml:space="preserve">On solution A2, it could be a baseline </w:t>
      </w:r>
      <w:r w:rsidR="00DD6FC9">
        <w:rPr>
          <w:rFonts w:eastAsiaTheme="minorEastAsia"/>
          <w:lang w:eastAsia="ko-KR"/>
        </w:rPr>
        <w:t xml:space="preserve">for enhancing the hard split mechanism between MN and SN also considering the case with </w:t>
      </w:r>
      <w:r>
        <w:rPr>
          <w:rFonts w:eastAsiaTheme="minorEastAsia"/>
          <w:lang w:eastAsia="ko-KR"/>
        </w:rPr>
        <w:t>two</w:t>
      </w:r>
      <w:r w:rsidR="00DD6FC9">
        <w:rPr>
          <w:rFonts w:eastAsiaTheme="minorEastAsia"/>
          <w:lang w:eastAsia="ko-KR"/>
        </w:rPr>
        <w:t xml:space="preserve"> or more</w:t>
      </w:r>
      <w:r>
        <w:rPr>
          <w:rFonts w:eastAsiaTheme="minorEastAsia"/>
          <w:lang w:eastAsia="ko-KR"/>
        </w:rPr>
        <w:t xml:space="preserve"> DUs. </w:t>
      </w:r>
      <w:r w:rsidR="00DD6FC9">
        <w:rPr>
          <w:rFonts w:eastAsiaTheme="minorEastAsia"/>
          <w:lang w:eastAsia="ko-KR"/>
        </w:rPr>
        <w:t xml:space="preserve">If we compare solution A2 and the solutions proposed in Rel-13 eDC (TR 36.875), given also as follows, they share some common points from high level point of view. </w:t>
      </w:r>
      <w:r>
        <w:rPr>
          <w:rFonts w:eastAsiaTheme="minorEastAsia"/>
          <w:lang w:eastAsia="ko-KR"/>
        </w:rPr>
        <w:t xml:space="preserve"> </w:t>
      </w:r>
    </w:p>
    <w:p w:rsidR="00DD6FC9" w:rsidRPr="00DD6FC9" w:rsidRDefault="00DD6FC9" w:rsidP="00DD6FC9">
      <w:pPr>
        <w:ind w:firstLineChars="200" w:firstLine="400"/>
        <w:jc w:val="both"/>
        <w:rPr>
          <w:rFonts w:eastAsia="맑은 고딕"/>
          <w:i/>
          <w:lang w:val="en-GB" w:eastAsia="ko-KR"/>
        </w:rPr>
      </w:pPr>
      <w:r w:rsidRPr="00DD6FC9">
        <w:rPr>
          <w:rFonts w:eastAsia="맑은 고딕"/>
          <w:i/>
          <w:lang w:val="en-GB" w:eastAsia="ko-KR"/>
        </w:rPr>
        <w:t>Two solutions in Rel-13 eDC (</w:t>
      </w:r>
      <w:r w:rsidRPr="00DD6FC9">
        <w:rPr>
          <w:rFonts w:eastAsiaTheme="minorEastAsia"/>
          <w:i/>
          <w:lang w:eastAsia="ko-KR"/>
        </w:rPr>
        <w:t>TR 36.875</w:t>
      </w:r>
      <w:r w:rsidRPr="00DD6FC9">
        <w:rPr>
          <w:rFonts w:eastAsia="맑은 고딕"/>
          <w:i/>
          <w:lang w:val="en-GB" w:eastAsia="ko-KR"/>
        </w:rPr>
        <w:t>)</w:t>
      </w:r>
    </w:p>
    <w:tbl>
      <w:tblPr>
        <w:tblStyle w:val="af1"/>
        <w:tblW w:w="0" w:type="auto"/>
        <w:tblInd w:w="421" w:type="dxa"/>
        <w:tblLook w:val="04A0" w:firstRow="1" w:lastRow="0" w:firstColumn="1" w:lastColumn="0" w:noHBand="0" w:noVBand="1"/>
      </w:tblPr>
      <w:tblGrid>
        <w:gridCol w:w="9072"/>
      </w:tblGrid>
      <w:tr w:rsidR="00DD6FC9" w:rsidTr="007545FA">
        <w:tc>
          <w:tcPr>
            <w:tcW w:w="9072" w:type="dxa"/>
          </w:tcPr>
          <w:p w:rsidR="00DD6FC9" w:rsidRPr="008C6CF3" w:rsidRDefault="00DD6FC9" w:rsidP="007545FA">
            <w:pPr>
              <w:rPr>
                <w:i/>
                <w:lang w:val="en-GB"/>
              </w:rPr>
            </w:pPr>
            <w:r w:rsidRPr="008C6CF3">
              <w:rPr>
                <w:i/>
                <w:lang w:val="en-GB"/>
              </w:rPr>
              <w:t xml:space="preserve">Solution 1) </w:t>
            </w:r>
          </w:p>
          <w:p w:rsidR="00DD6FC9" w:rsidRPr="008C6CF3" w:rsidRDefault="00DD6FC9" w:rsidP="007545FA">
            <w:pPr>
              <w:pStyle w:val="B1"/>
              <w:rPr>
                <w:i/>
                <w:lang w:val="en-GB"/>
              </w:rPr>
            </w:pPr>
            <w:r w:rsidRPr="008C6CF3">
              <w:rPr>
                <w:i/>
                <w:lang w:val="en-GB"/>
              </w:rPr>
              <w:t xml:space="preserve">The SeNB may </w:t>
            </w:r>
            <w:r w:rsidRPr="00C35F10">
              <w:rPr>
                <w:i/>
                <w:highlight w:val="yellow"/>
                <w:lang w:val="en-GB"/>
              </w:rPr>
              <w:t>propose a new SeNB UE AMBR value</w:t>
            </w:r>
            <w:r w:rsidRPr="008C6CF3">
              <w:rPr>
                <w:i/>
                <w:lang w:val="en-GB"/>
              </w:rPr>
              <w:t xml:space="preserve"> based on information available at the SeNB within the SENB MODIFICATION REQUIRED message. The MeNB may decide to take it into account and provide a new SeNB UE AMBR value. Whether the MeNB additionally provides the Total UE AMBR in the SeNB Addition Request and in the SeNB Modification Request or the SeNB Modification Confirm message needs to be further evaluated.</w:t>
            </w:r>
          </w:p>
          <w:p w:rsidR="00DD6FC9" w:rsidRPr="008C6CF3" w:rsidRDefault="00DD6FC9" w:rsidP="007545FA">
            <w:pPr>
              <w:rPr>
                <w:i/>
                <w:lang w:eastAsia="zh-CN"/>
              </w:rPr>
            </w:pPr>
            <w:r w:rsidRPr="008C6CF3">
              <w:rPr>
                <w:i/>
              </w:rPr>
              <w:t>Solution 2)</w:t>
            </w:r>
          </w:p>
          <w:p w:rsidR="00DD6FC9" w:rsidRPr="008C6CF3" w:rsidRDefault="00DD6FC9" w:rsidP="007545FA">
            <w:pPr>
              <w:pStyle w:val="B1"/>
              <w:rPr>
                <w:i/>
                <w:lang w:val="en-GB" w:eastAsia="zh-CN"/>
              </w:rPr>
            </w:pPr>
            <w:r w:rsidRPr="008C6CF3">
              <w:rPr>
                <w:i/>
                <w:lang w:val="en-GB"/>
              </w:rPr>
              <w:t xml:space="preserve">The MeNB requests to the </w:t>
            </w:r>
            <w:r w:rsidRPr="008C6CF3">
              <w:rPr>
                <w:i/>
                <w:lang w:val="en-GB" w:eastAsia="zh-CN"/>
              </w:rPr>
              <w:t>SeNB</w:t>
            </w:r>
            <w:r w:rsidRPr="008C6CF3">
              <w:rPr>
                <w:i/>
                <w:lang w:val="en-GB"/>
              </w:rPr>
              <w:t xml:space="preserve"> to report assistance information by the Report Characteristic e.g. event trigger report, report only one time, report periodically.</w:t>
            </w:r>
          </w:p>
          <w:p w:rsidR="00DD6FC9" w:rsidRPr="008C6CF3" w:rsidRDefault="00DD6FC9" w:rsidP="007545FA">
            <w:pPr>
              <w:pStyle w:val="B1"/>
              <w:rPr>
                <w:i/>
                <w:lang w:val="en-GB"/>
              </w:rPr>
            </w:pPr>
            <w:r w:rsidRPr="008C6CF3">
              <w:rPr>
                <w:i/>
                <w:lang w:val="en-GB"/>
              </w:rPr>
              <w:t xml:space="preserve">The </w:t>
            </w:r>
            <w:r w:rsidRPr="00C35F10">
              <w:rPr>
                <w:i/>
                <w:highlight w:val="yellow"/>
                <w:lang w:val="en-GB"/>
              </w:rPr>
              <w:t>SeNB provides“assistance information”</w:t>
            </w:r>
            <w:r w:rsidRPr="00C35F10">
              <w:rPr>
                <w:i/>
                <w:highlight w:val="yellow"/>
                <w:lang w:val="en-GB" w:eastAsia="zh-CN"/>
              </w:rPr>
              <w:t xml:space="preserve"> </w:t>
            </w:r>
            <w:r w:rsidRPr="00C35F10">
              <w:rPr>
                <w:i/>
                <w:highlight w:val="yellow"/>
                <w:lang w:val="en-GB"/>
              </w:rPr>
              <w:t>to the MeNB</w:t>
            </w:r>
            <w:r w:rsidRPr="008C6CF3">
              <w:rPr>
                <w:i/>
                <w:lang w:val="en-GB"/>
              </w:rPr>
              <w:t>.</w:t>
            </w:r>
            <w:r w:rsidRPr="008C6CF3">
              <w:rPr>
                <w:i/>
                <w:lang w:val="en-GB" w:eastAsia="zh-CN"/>
              </w:rPr>
              <w:br/>
              <w:t>E</w:t>
            </w:r>
            <w:r w:rsidRPr="008C6CF3">
              <w:rPr>
                <w:i/>
                <w:lang w:val="en-GB"/>
              </w:rPr>
              <w:t>xample</w:t>
            </w:r>
            <w:r w:rsidRPr="008C6CF3">
              <w:rPr>
                <w:i/>
                <w:lang w:val="en-GB" w:eastAsia="zh-CN"/>
              </w:rPr>
              <w:t>s</w:t>
            </w:r>
            <w:r w:rsidRPr="008C6CF3">
              <w:rPr>
                <w:i/>
                <w:lang w:val="en-GB"/>
              </w:rPr>
              <w:t xml:space="preserve"> for possible assistance information </w:t>
            </w:r>
            <w:r w:rsidRPr="008C6CF3">
              <w:rPr>
                <w:i/>
                <w:lang w:val="en-GB" w:eastAsia="zh-CN"/>
              </w:rPr>
              <w:t>are</w:t>
            </w:r>
            <w:r w:rsidRPr="008C6CF3">
              <w:rPr>
                <w:i/>
                <w:lang w:val="en-GB"/>
              </w:rPr>
              <w:t xml:space="preserve"> aggregated instantaneous</w:t>
            </w:r>
            <w:r w:rsidRPr="008C6CF3">
              <w:rPr>
                <w:i/>
                <w:lang w:val="en-GB" w:eastAsia="zh-CN"/>
              </w:rPr>
              <w:t>,</w:t>
            </w:r>
            <w:r w:rsidRPr="008C6CF3">
              <w:rPr>
                <w:i/>
                <w:lang w:val="en-GB"/>
              </w:rPr>
              <w:t xml:space="preserve"> averaged arriving bitrate</w:t>
            </w:r>
            <w:r w:rsidRPr="008C6CF3">
              <w:rPr>
                <w:i/>
                <w:lang w:val="en-GB" w:eastAsia="zh-CN"/>
              </w:rPr>
              <w:t>,</w:t>
            </w:r>
            <w:r w:rsidRPr="008C6CF3">
              <w:rPr>
                <w:i/>
                <w:lang w:val="en-GB"/>
              </w:rPr>
              <w:t xml:space="preserve"> at the SeNB for uplink and downlink. </w:t>
            </w:r>
            <w:r w:rsidRPr="008C6CF3">
              <w:rPr>
                <w:i/>
                <w:lang w:val="en-GB" w:eastAsia="zh-CN"/>
              </w:rPr>
              <w:t xml:space="preserve">Other factors such as load status and buffer status of SeNB </w:t>
            </w:r>
            <w:r w:rsidRPr="008C6CF3">
              <w:rPr>
                <w:i/>
                <w:lang w:val="en-GB"/>
              </w:rPr>
              <w:t>may be assisted</w:t>
            </w:r>
            <w:r w:rsidRPr="008C6CF3">
              <w:rPr>
                <w:i/>
                <w:lang w:val="en-GB" w:eastAsia="zh-CN"/>
              </w:rPr>
              <w:t xml:space="preserve"> for the decision</w:t>
            </w:r>
            <w:r w:rsidRPr="008C6CF3">
              <w:rPr>
                <w:i/>
                <w:lang w:val="en-GB"/>
              </w:rPr>
              <w:t xml:space="preserve"> in MeNB. It is still FFS which assistance information would be necessary to enable the MeNB to make a proper decision.</w:t>
            </w:r>
          </w:p>
          <w:p w:rsidR="00DD6FC9" w:rsidRPr="005F3096" w:rsidRDefault="00DD6FC9" w:rsidP="007545FA">
            <w:pPr>
              <w:pStyle w:val="af5"/>
              <w:numPr>
                <w:ilvl w:val="0"/>
                <w:numId w:val="2"/>
              </w:numPr>
              <w:rPr>
                <w:lang w:val="x-none"/>
              </w:rPr>
            </w:pPr>
            <w:r w:rsidRPr="008C6CF3">
              <w:rPr>
                <w:i/>
              </w:rPr>
              <w:t>The MeNB decides to modify the SeNB UE AMRB based on the Assistance Information and provides the new SeNB UE AMBR within the SENB MODIFICATION REQUEST message.</w:t>
            </w:r>
          </w:p>
        </w:tc>
      </w:tr>
    </w:tbl>
    <w:p w:rsidR="00DD6FC9" w:rsidRDefault="00DD6FC9" w:rsidP="00DD6FC9"/>
    <w:p w:rsidR="0074287A" w:rsidRDefault="00DD6FC9" w:rsidP="00427503">
      <w:pPr>
        <w:rPr>
          <w:rFonts w:eastAsiaTheme="minorEastAsia"/>
          <w:lang w:eastAsia="ko-KR"/>
        </w:rPr>
      </w:pPr>
      <w:r>
        <w:rPr>
          <w:rFonts w:eastAsiaTheme="minorEastAsia" w:hint="eastAsia"/>
          <w:lang w:eastAsia="ko-KR"/>
        </w:rPr>
        <w:t>The co</w:t>
      </w:r>
      <w:r w:rsidR="00F324CE">
        <w:rPr>
          <w:rFonts w:eastAsiaTheme="minorEastAsia" w:hint="eastAsia"/>
          <w:lang w:eastAsia="ko-KR"/>
        </w:rPr>
        <w:t>mmon points given as follows</w:t>
      </w:r>
      <w:r>
        <w:rPr>
          <w:rFonts w:eastAsiaTheme="minorEastAsia" w:hint="eastAsia"/>
          <w:lang w:eastAsia="ko-KR"/>
        </w:rPr>
        <w:t xml:space="preserve">: </w:t>
      </w:r>
    </w:p>
    <w:p w:rsidR="009C429E" w:rsidRPr="009C429E" w:rsidRDefault="009C429E" w:rsidP="009C429E">
      <w:pPr>
        <w:pStyle w:val="af5"/>
        <w:numPr>
          <w:ilvl w:val="0"/>
          <w:numId w:val="5"/>
        </w:numPr>
        <w:ind w:left="800"/>
        <w:rPr>
          <w:rFonts w:eastAsiaTheme="minorEastAsia"/>
          <w:lang w:eastAsia="ko-KR"/>
        </w:rPr>
      </w:pPr>
      <w:r w:rsidRPr="009C429E">
        <w:rPr>
          <w:rFonts w:eastAsiaTheme="minorEastAsia"/>
          <w:lang w:val="en-US" w:eastAsia="ko-KR"/>
        </w:rPr>
        <w:t xml:space="preserve">In </w:t>
      </w:r>
      <w:r w:rsidR="00BD7C50" w:rsidRPr="009C429E">
        <w:rPr>
          <w:rFonts w:eastAsiaTheme="minorEastAsia"/>
          <w:lang w:val="en-US" w:eastAsia="ko-KR"/>
        </w:rPr>
        <w:t>A2</w:t>
      </w:r>
      <w:r w:rsidRPr="009C429E">
        <w:rPr>
          <w:rFonts w:eastAsiaTheme="minorEastAsia"/>
          <w:lang w:val="en-US" w:eastAsia="ko-KR"/>
        </w:rPr>
        <w:t xml:space="preserve">: </w:t>
      </w:r>
      <w:r>
        <w:t xml:space="preserve">DU sends </w:t>
      </w:r>
      <w:r w:rsidRPr="009C429E">
        <w:rPr>
          <w:highlight w:val="yellow"/>
        </w:rPr>
        <w:t>indication</w:t>
      </w:r>
      <w:r>
        <w:t xml:space="preserve"> when quota is close to being exceeded… </w:t>
      </w:r>
      <w:r>
        <w:sym w:font="Wingdings" w:char="F0F3"/>
      </w:r>
      <w:r>
        <w:t xml:space="preserve"> which share some common point with solution 1 in</w:t>
      </w:r>
      <w:r w:rsidR="00F324CE">
        <w:t xml:space="preserve"> the </w:t>
      </w:r>
      <w:r>
        <w:t>table above</w:t>
      </w:r>
    </w:p>
    <w:p w:rsidR="009C429E" w:rsidRPr="009C429E" w:rsidRDefault="009C429E" w:rsidP="009C429E">
      <w:pPr>
        <w:pStyle w:val="af5"/>
        <w:ind w:left="800"/>
        <w:rPr>
          <w:b/>
        </w:rPr>
      </w:pPr>
      <w:r w:rsidRPr="009C429E">
        <w:rPr>
          <w:b/>
        </w:rPr>
        <w:t>=&gt; DU or SN can propose to change the UE-AMBR or not</w:t>
      </w:r>
    </w:p>
    <w:p w:rsidR="009C429E" w:rsidRPr="009C429E" w:rsidRDefault="009C429E" w:rsidP="009C429E">
      <w:pPr>
        <w:pStyle w:val="af5"/>
        <w:ind w:left="800"/>
        <w:rPr>
          <w:rFonts w:eastAsiaTheme="minorEastAsia"/>
          <w:lang w:eastAsia="ko-KR"/>
        </w:rPr>
      </w:pPr>
    </w:p>
    <w:p w:rsidR="009C429E" w:rsidRPr="009C429E" w:rsidRDefault="009C429E" w:rsidP="009C429E">
      <w:pPr>
        <w:pStyle w:val="af5"/>
        <w:numPr>
          <w:ilvl w:val="0"/>
          <w:numId w:val="5"/>
        </w:numPr>
        <w:ind w:left="800"/>
        <w:rPr>
          <w:rFonts w:eastAsiaTheme="minorEastAsia"/>
          <w:lang w:eastAsia="ko-KR"/>
        </w:rPr>
      </w:pPr>
      <w:r w:rsidRPr="009C429E">
        <w:rPr>
          <w:rFonts w:eastAsiaTheme="minorEastAsia"/>
          <w:lang w:val="en-US" w:eastAsia="ko-KR"/>
        </w:rPr>
        <w:t xml:space="preserve">In A2: </w:t>
      </w:r>
      <w:r>
        <w:t xml:space="preserve">DU sends </w:t>
      </w:r>
      <w:r w:rsidRPr="00005071">
        <w:rPr>
          <w:highlight w:val="yellow"/>
        </w:rPr>
        <w:t>throughput</w:t>
      </w:r>
      <w:r>
        <w:t xml:space="preserve"> info when quota is close to being exceeded… </w:t>
      </w:r>
      <w:r>
        <w:sym w:font="Wingdings" w:char="F0F3"/>
      </w:r>
      <w:r>
        <w:t xml:space="preserve"> which share some common point with solution 2 in table above</w:t>
      </w:r>
    </w:p>
    <w:p w:rsidR="009C429E" w:rsidRPr="009C429E" w:rsidRDefault="009C429E" w:rsidP="009C429E">
      <w:pPr>
        <w:pStyle w:val="af5"/>
        <w:ind w:left="800"/>
        <w:rPr>
          <w:rFonts w:eastAsiaTheme="minorEastAsia"/>
          <w:b/>
          <w:lang w:eastAsia="ko-KR"/>
        </w:rPr>
      </w:pPr>
      <w:r w:rsidRPr="009C429E">
        <w:rPr>
          <w:b/>
        </w:rPr>
        <w:t xml:space="preserve">=&gt; DU or SN provides the assistant information to CU or MN </w:t>
      </w:r>
    </w:p>
    <w:p w:rsidR="00F324CE" w:rsidRPr="009C429E" w:rsidRDefault="00F324CE" w:rsidP="009C429E">
      <w:pPr>
        <w:pStyle w:val="af5"/>
        <w:ind w:left="800"/>
        <w:rPr>
          <w:rFonts w:eastAsiaTheme="minorEastAsia"/>
          <w:lang w:eastAsia="ko-KR"/>
        </w:rPr>
      </w:pPr>
    </w:p>
    <w:p w:rsidR="00F324CE" w:rsidRDefault="00F324CE" w:rsidP="00762C49">
      <w:pPr>
        <w:jc w:val="both"/>
        <w:rPr>
          <w:rFonts w:eastAsia="맑은 고딕"/>
          <w:lang w:eastAsia="ko-KR"/>
        </w:rPr>
      </w:pPr>
      <w:r w:rsidRPr="00F324CE">
        <w:rPr>
          <w:rFonts w:eastAsia="맑은 고딕" w:hint="eastAsia"/>
          <w:lang w:eastAsia="ko-KR"/>
        </w:rPr>
        <w:t xml:space="preserve">So we need to consider the </w:t>
      </w:r>
      <w:r>
        <w:rPr>
          <w:rFonts w:eastAsia="맑은 고딕"/>
          <w:lang w:eastAsia="ko-KR"/>
        </w:rPr>
        <w:t xml:space="preserve">two common points in details for the enhancement. </w:t>
      </w:r>
    </w:p>
    <w:p w:rsidR="00F324CE" w:rsidRDefault="00F324CE" w:rsidP="00762C49">
      <w:pPr>
        <w:jc w:val="both"/>
        <w:rPr>
          <w:rFonts w:eastAsia="맑은 고딕"/>
          <w:lang w:eastAsia="ko-KR"/>
        </w:rPr>
      </w:pPr>
      <w:r>
        <w:rPr>
          <w:rFonts w:eastAsia="맑은 고딕"/>
          <w:lang w:eastAsia="ko-KR"/>
        </w:rPr>
        <w:t xml:space="preserve">For example, for bullet 1, only an indication is enough or DU/SN may calculate a desired UE-AMBR and then send to CU/MN for confirmation. </w:t>
      </w:r>
    </w:p>
    <w:p w:rsidR="00A376AB" w:rsidRDefault="00F324CE" w:rsidP="00762C49">
      <w:pPr>
        <w:jc w:val="both"/>
        <w:rPr>
          <w:lang w:val="en-GB" w:eastAsia="zh-CN"/>
        </w:rPr>
      </w:pPr>
      <w:r>
        <w:rPr>
          <w:rFonts w:eastAsia="맑은 고딕"/>
          <w:lang w:eastAsia="ko-KR"/>
        </w:rPr>
        <w:t xml:space="preserve">For bullet 2, only the throughput information may not be enough for CU/MN to decide the new UE-AMBR for DU/SN since </w:t>
      </w:r>
      <w:r w:rsidR="00AB2CC5">
        <w:rPr>
          <w:rFonts w:eastAsia="맑은 고딕"/>
          <w:lang w:eastAsia="ko-KR"/>
        </w:rPr>
        <w:t xml:space="preserve">UE’s </w:t>
      </w:r>
      <w:r w:rsidRPr="00AB2CC5">
        <w:rPr>
          <w:lang w:val="en-GB"/>
        </w:rPr>
        <w:t>arriving bit</w:t>
      </w:r>
      <w:r w:rsidR="00AB2CC5">
        <w:rPr>
          <w:lang w:val="en-GB"/>
        </w:rPr>
        <w:t xml:space="preserve"> </w:t>
      </w:r>
      <w:r w:rsidRPr="00AB2CC5">
        <w:rPr>
          <w:lang w:val="en-GB"/>
        </w:rPr>
        <w:t xml:space="preserve">rate, </w:t>
      </w:r>
      <w:r w:rsidR="00AB2CC5" w:rsidRPr="00AB2CC5">
        <w:rPr>
          <w:lang w:val="en-GB" w:eastAsia="zh-CN"/>
        </w:rPr>
        <w:t>load status and buffer status of DU/SN are also important</w:t>
      </w:r>
      <w:r w:rsidR="00AB2CC5">
        <w:rPr>
          <w:lang w:val="en-GB" w:eastAsia="zh-CN"/>
        </w:rPr>
        <w:t xml:space="preserve"> for the decision as discussed in Rel-13 eDC.</w:t>
      </w:r>
    </w:p>
    <w:p w:rsidR="00F324CE" w:rsidRPr="00B379F2" w:rsidRDefault="00B379F2" w:rsidP="00762C49">
      <w:pPr>
        <w:jc w:val="both"/>
        <w:rPr>
          <w:i/>
          <w:lang w:val="en-GB" w:eastAsia="zh-CN"/>
        </w:rPr>
      </w:pPr>
      <w:r w:rsidRPr="00B379F2">
        <w:rPr>
          <w:lang w:val="en-GB" w:eastAsia="zh-CN"/>
        </w:rPr>
        <w:t xml:space="preserve">On the other hand, </w:t>
      </w:r>
      <w:r w:rsidR="00F06211">
        <w:rPr>
          <w:lang w:val="en-GB" w:eastAsia="zh-CN"/>
        </w:rPr>
        <w:t>a</w:t>
      </w:r>
      <w:r w:rsidR="00A376AB" w:rsidRPr="00B379F2">
        <w:rPr>
          <w:lang w:val="en-GB" w:eastAsia="zh-CN"/>
        </w:rPr>
        <w:t xml:space="preserve"> paper named “</w:t>
      </w:r>
      <w:r w:rsidR="00A376AB" w:rsidRPr="00B379F2">
        <w:rPr>
          <w:rFonts w:eastAsiaTheme="minorEastAsia"/>
          <w:lang w:eastAsia="ko-KR"/>
        </w:rPr>
        <w:t xml:space="preserve">Summary of offline discussion on UL UE AMBR” [3] was presented last meeting, the idea is very similar to A2. In addition, it also considers to extend the mechanism to enable the problem of balancing of the DL AMBR limit between MN- and SN-terminated bearers is also possible by adding DL AMBR breech report to the X2 signaling. </w:t>
      </w:r>
      <w:r w:rsidR="00AB2CC5" w:rsidRPr="00B379F2">
        <w:rPr>
          <w:i/>
          <w:lang w:val="en-GB" w:eastAsia="zh-CN"/>
        </w:rPr>
        <w:t xml:space="preserve"> </w:t>
      </w:r>
    </w:p>
    <w:p w:rsidR="005E1121" w:rsidRDefault="00A376AB" w:rsidP="00762C49">
      <w:pPr>
        <w:jc w:val="both"/>
        <w:rPr>
          <w:rFonts w:eastAsia="맑은 고딕"/>
          <w:lang w:val="en-GB" w:eastAsia="ko-KR"/>
        </w:rPr>
      </w:pPr>
      <w:r w:rsidRPr="00A376AB">
        <w:rPr>
          <w:rFonts w:eastAsia="맑은 고딕" w:hint="eastAsia"/>
          <w:lang w:val="en-GB" w:eastAsia="ko-KR"/>
        </w:rPr>
        <w:t xml:space="preserve">This </w:t>
      </w:r>
      <w:r>
        <w:rPr>
          <w:rFonts w:eastAsia="맑은 고딕"/>
          <w:lang w:val="en-GB" w:eastAsia="ko-KR"/>
        </w:rPr>
        <w:t xml:space="preserve">is aligned with our original proposal in [4], i.e., to optimize both the downlink and uplink together. </w:t>
      </w:r>
    </w:p>
    <w:p w:rsidR="00D85930" w:rsidRDefault="009F405B" w:rsidP="00762C49">
      <w:pPr>
        <w:jc w:val="both"/>
        <w:rPr>
          <w:rFonts w:eastAsia="맑은 고딕"/>
          <w:lang w:val="en-GB" w:eastAsia="ko-KR"/>
        </w:rPr>
      </w:pPr>
      <w:r>
        <w:rPr>
          <w:rFonts w:eastAsia="맑은 고딕" w:hint="eastAsia"/>
          <w:lang w:val="en-GB" w:eastAsia="ko-KR"/>
        </w:rPr>
        <w:t xml:space="preserve">The details on whether to use CP or UP to </w:t>
      </w:r>
      <w:r w:rsidR="00D674FC">
        <w:rPr>
          <w:rFonts w:eastAsia="맑은 고딕"/>
          <w:lang w:val="en-GB" w:eastAsia="ko-KR"/>
        </w:rPr>
        <w:t>transmit</w:t>
      </w:r>
      <w:r>
        <w:rPr>
          <w:rFonts w:eastAsia="맑은 고딕" w:hint="eastAsia"/>
          <w:lang w:val="en-GB" w:eastAsia="ko-KR"/>
        </w:rPr>
        <w:t xml:space="preserve"> the feedback information </w:t>
      </w:r>
      <w:r w:rsidR="00B379F2">
        <w:rPr>
          <w:rFonts w:eastAsia="맑은 고딕"/>
          <w:lang w:val="en-GB" w:eastAsia="ko-KR"/>
        </w:rPr>
        <w:t xml:space="preserve">or a proposed UE-AMBR can be transmitted to CU/MN are FFS. </w:t>
      </w:r>
    </w:p>
    <w:p w:rsidR="009F405B" w:rsidRDefault="00B379F2" w:rsidP="00762C49">
      <w:pPr>
        <w:jc w:val="both"/>
        <w:rPr>
          <w:rFonts w:eastAsia="맑은 고딕"/>
          <w:lang w:val="en-GB" w:eastAsia="ko-KR"/>
        </w:rPr>
      </w:pPr>
      <w:r>
        <w:rPr>
          <w:rFonts w:eastAsia="맑은 고딕" w:hint="eastAsia"/>
          <w:lang w:val="en-GB" w:eastAsia="ko-KR"/>
        </w:rPr>
        <w:t xml:space="preserve">Based on the analysis above, the following proposal is suggested to RAN3: </w:t>
      </w:r>
    </w:p>
    <w:p w:rsidR="00B379F2" w:rsidRPr="00D674FC" w:rsidRDefault="00B379F2" w:rsidP="00762C49">
      <w:pPr>
        <w:jc w:val="both"/>
        <w:rPr>
          <w:rFonts w:eastAsia="맑은 고딕"/>
          <w:lang w:val="en-GB" w:eastAsia="ko-KR"/>
        </w:rPr>
      </w:pPr>
    </w:p>
    <w:p w:rsidR="00B379F2" w:rsidRPr="00F324CE" w:rsidRDefault="00B379F2" w:rsidP="00B379F2">
      <w:pPr>
        <w:jc w:val="both"/>
        <w:rPr>
          <w:rFonts w:eastAsia="맑은 고딕"/>
          <w:lang w:eastAsia="ko-KR"/>
        </w:rPr>
      </w:pPr>
      <w:r>
        <w:rPr>
          <w:rFonts w:eastAsia="맑은 고딕"/>
          <w:b/>
          <w:lang w:eastAsia="ko-KR"/>
        </w:rPr>
        <w:t>Proposal 3)</w:t>
      </w:r>
      <w:r w:rsidRPr="00FC170B">
        <w:rPr>
          <w:rFonts w:eastAsia="맑은 고딕"/>
          <w:b/>
          <w:lang w:eastAsia="ko-KR"/>
        </w:rPr>
        <w:t>:</w:t>
      </w:r>
      <w:r>
        <w:rPr>
          <w:rFonts w:eastAsia="맑은 고딕"/>
          <w:b/>
          <w:lang w:eastAsia="ko-KR"/>
        </w:rPr>
        <w:t xml:space="preserve"> If optimization is considered, it is proposed to adopt revised A2 (with details FFS) for both uplink and downlink.  </w:t>
      </w:r>
    </w:p>
    <w:p w:rsidR="00665D24" w:rsidRPr="00B379F2" w:rsidRDefault="00665D24" w:rsidP="00762C49">
      <w:pPr>
        <w:jc w:val="both"/>
        <w:rPr>
          <w:rFonts w:eastAsia="맑은 고딕"/>
          <w:lang w:eastAsia="ko-KR"/>
        </w:rPr>
      </w:pPr>
    </w:p>
    <w:p w:rsidR="006E44E6" w:rsidRPr="00DF76DE" w:rsidRDefault="006E44E6" w:rsidP="00762C49">
      <w:pPr>
        <w:jc w:val="both"/>
        <w:rPr>
          <w:rFonts w:eastAsia="맑은 고딕"/>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5C110A">
        <w:rPr>
          <w:rFonts w:eastAsia="맑은 고딕"/>
          <w:lang w:val="en-GB" w:eastAsia="ko-KR"/>
        </w:rPr>
        <w:t xml:space="preserve"> </w:t>
      </w:r>
      <w:r w:rsidR="00F166D7">
        <w:rPr>
          <w:rFonts w:eastAsia="맑은 고딕"/>
          <w:lang w:val="en-GB" w:eastAsia="ko-KR"/>
        </w:rPr>
        <w:t xml:space="preserve">the </w:t>
      </w:r>
      <w:r w:rsidR="004E64C2">
        <w:rPr>
          <w:rFonts w:eastAsia="맑은 고딕"/>
          <w:lang w:val="en-GB" w:eastAsia="ko-KR"/>
        </w:rPr>
        <w:t>UE-</w:t>
      </w:r>
      <w:r w:rsidR="00634B86">
        <w:rPr>
          <w:rFonts w:eastAsia="맑은 고딕"/>
          <w:lang w:val="en-GB" w:eastAsia="ko-KR"/>
        </w:rPr>
        <w:t>AMBR issue</w:t>
      </w:r>
      <w:r w:rsidR="00F166D7">
        <w:rPr>
          <w:rFonts w:eastAsia="맑은 고딕"/>
          <w:lang w:val="en-GB" w:eastAsia="ko-KR"/>
        </w:rPr>
        <w:t>s</w:t>
      </w:r>
      <w:r w:rsidR="005C110A">
        <w:rPr>
          <w:rFonts w:eastAsia="맑은 고딕"/>
          <w:lang w:val="en-GB" w:eastAsia="ko-KR"/>
        </w:rPr>
        <w:t xml:space="preserve"> </w:t>
      </w:r>
      <w:r w:rsidR="00F166D7">
        <w:rPr>
          <w:rFonts w:eastAsia="맑은 고딕"/>
          <w:lang w:val="en-GB" w:eastAsia="ko-KR"/>
        </w:rPr>
        <w:t>were</w:t>
      </w:r>
      <w:r w:rsidR="00386BFA">
        <w:rPr>
          <w:rFonts w:eastAsia="맑은 고딕"/>
          <w:lang w:val="en-GB" w:eastAsia="ko-KR"/>
        </w:rPr>
        <w:t xml:space="preserve"> </w:t>
      </w:r>
      <w:r w:rsidR="004E64C2">
        <w:rPr>
          <w:rFonts w:eastAsia="맑은 고딕"/>
          <w:lang w:val="en-GB" w:eastAsia="ko-KR"/>
        </w:rPr>
        <w:t xml:space="preserve">further </w:t>
      </w:r>
      <w:r w:rsidR="00386BFA">
        <w:rPr>
          <w:rFonts w:eastAsia="맑은 고딕"/>
          <w:lang w:val="en-GB" w:eastAsia="ko-KR"/>
        </w:rPr>
        <w:t>investigated</w:t>
      </w:r>
      <w:r w:rsidR="00AB2CC5">
        <w:rPr>
          <w:rFonts w:eastAsia="맑은 고딕"/>
          <w:lang w:val="en-GB" w:eastAsia="ko-KR"/>
        </w:rPr>
        <w:t xml:space="preserve"> for down-selection</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F166D7">
        <w:rPr>
          <w:rFonts w:eastAsia="맑은 고딕"/>
          <w:lang w:eastAsia="ko-KR"/>
        </w:rPr>
        <w:t>s</w:t>
      </w:r>
      <w:r w:rsidR="0081628F">
        <w:rPr>
          <w:rFonts w:eastAsia="맑은 고딕" w:hint="eastAsia"/>
          <w:lang w:eastAsia="ko-KR"/>
        </w:rPr>
        <w:t xml:space="preserve"> </w:t>
      </w:r>
      <w:r w:rsidR="00F166D7">
        <w:rPr>
          <w:rFonts w:eastAsia="맑은 고딕"/>
          <w:lang w:eastAsia="ko-KR"/>
        </w:rPr>
        <w:t>are</w:t>
      </w:r>
      <w:r w:rsidR="002E307F">
        <w:rPr>
          <w:rFonts w:eastAsia="맑은 고딕"/>
          <w:lang w:eastAsia="ko-KR"/>
        </w:rPr>
        <w:t xml:space="preserve"> </w:t>
      </w:r>
      <w:r w:rsidRPr="009C1FB2">
        <w:rPr>
          <w:rFonts w:eastAsia="맑은 고딕" w:hint="eastAsia"/>
          <w:lang w:eastAsia="ko-KR"/>
        </w:rPr>
        <w:t>suggested to RAN3:</w:t>
      </w:r>
    </w:p>
    <w:p w:rsidR="00AB2CC5" w:rsidRPr="00D462AF" w:rsidRDefault="00AB2CC5" w:rsidP="00AB2CC5">
      <w:pPr>
        <w:jc w:val="both"/>
        <w:rPr>
          <w:rFonts w:eastAsia="맑은 고딕"/>
          <w:lang w:eastAsia="ko-KR"/>
        </w:rPr>
      </w:pPr>
      <w:r w:rsidRPr="00D462AF">
        <w:rPr>
          <w:rFonts w:eastAsia="맑은 고딕"/>
          <w:b/>
          <w:lang w:eastAsia="ko-KR"/>
        </w:rPr>
        <w:t xml:space="preserve">Proposal 1): To eliminate solution B1 and B2.  </w:t>
      </w:r>
    </w:p>
    <w:p w:rsidR="00A87A98" w:rsidRPr="00D462AF" w:rsidRDefault="00A87A98" w:rsidP="00A87A98">
      <w:pPr>
        <w:jc w:val="both"/>
        <w:rPr>
          <w:rFonts w:eastAsia="맑은 고딕"/>
          <w:lang w:eastAsia="ko-KR"/>
        </w:rPr>
      </w:pPr>
      <w:r w:rsidRPr="00D462AF">
        <w:rPr>
          <w:rFonts w:eastAsia="맑은 고딕"/>
          <w:b/>
          <w:lang w:eastAsia="ko-KR"/>
        </w:rPr>
        <w:t>Proposal 2): In case that optimization is not considered, it is proposed to adopt solution A1 for EN-DC since only one DU is supported.</w:t>
      </w:r>
    </w:p>
    <w:p w:rsidR="00B379F2" w:rsidRPr="00D462AF" w:rsidRDefault="00A87A98" w:rsidP="00B379F2">
      <w:pPr>
        <w:jc w:val="both"/>
        <w:rPr>
          <w:rFonts w:eastAsia="맑은 고딕"/>
          <w:lang w:eastAsia="ko-KR"/>
        </w:rPr>
      </w:pPr>
      <w:r w:rsidRPr="00D462AF">
        <w:rPr>
          <w:rFonts w:eastAsia="맑은 고딕"/>
          <w:b/>
          <w:lang w:eastAsia="ko-KR"/>
        </w:rPr>
        <w:t>Proposal 3):</w:t>
      </w:r>
      <w:r w:rsidR="00B379F2" w:rsidRPr="00D462AF">
        <w:rPr>
          <w:rFonts w:eastAsia="맑은 고딕"/>
          <w:b/>
          <w:lang w:eastAsia="ko-KR"/>
        </w:rPr>
        <w:t xml:space="preserve"> If optimization is considered, it is proposed to adopt revised A2 (with details FFS) for both uplink and downlink.  </w:t>
      </w:r>
    </w:p>
    <w:p w:rsidR="007654CC" w:rsidRPr="00A87A98" w:rsidRDefault="007654CC" w:rsidP="00DE0093">
      <w:pPr>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A01C81" w:rsidRPr="004A7A00" w:rsidRDefault="00A01C81" w:rsidP="00A01C81">
      <w:pPr>
        <w:numPr>
          <w:ilvl w:val="0"/>
          <w:numId w:val="1"/>
        </w:numPr>
      </w:pPr>
      <w:r>
        <w:rPr>
          <w:rFonts w:eastAsia="맑은 고딕"/>
          <w:lang w:val="en-GB" w:eastAsia="ko-KR"/>
        </w:rPr>
        <w:t>RP-170855</w:t>
      </w:r>
      <w:r w:rsidRPr="00AE5773">
        <w:rPr>
          <w:rFonts w:eastAsia="맑은 고딕"/>
          <w:lang w:val="en-GB" w:eastAsia="ko-KR"/>
        </w:rPr>
        <w:t>, “</w:t>
      </w:r>
      <w:r>
        <w:rPr>
          <w:rFonts w:eastAsia="맑은 고딕"/>
          <w:lang w:val="en-GB" w:eastAsia="ko-KR"/>
        </w:rPr>
        <w:t>NR Radio Access T</w:t>
      </w:r>
      <w:r w:rsidRPr="00AE5773">
        <w:rPr>
          <w:rFonts w:eastAsia="맑은 고딕"/>
          <w:lang w:val="en-GB" w:eastAsia="ko-KR"/>
        </w:rPr>
        <w:t>echnology</w:t>
      </w:r>
      <w:r>
        <w:rPr>
          <w:rFonts w:eastAsia="맑은 고딕"/>
          <w:lang w:val="en-GB" w:eastAsia="ko-KR"/>
        </w:rPr>
        <w:t xml:space="preserve"> WI</w:t>
      </w:r>
      <w:r w:rsidRPr="00AE5773">
        <w:rPr>
          <w:rFonts w:eastAsia="맑은 고딕"/>
          <w:lang w:val="en-GB" w:eastAsia="ko-KR"/>
        </w:rPr>
        <w:t>”</w:t>
      </w:r>
      <w:r>
        <w:rPr>
          <w:rFonts w:eastAsia="맑은 고딕"/>
          <w:lang w:val="en-GB" w:eastAsia="ko-KR"/>
        </w:rPr>
        <w:t>, NTT DOCOMO</w:t>
      </w:r>
    </w:p>
    <w:p w:rsidR="00CA64CF" w:rsidRPr="005B6950" w:rsidRDefault="00CA64CF" w:rsidP="00CA64CF">
      <w:pPr>
        <w:numPr>
          <w:ilvl w:val="0"/>
          <w:numId w:val="1"/>
        </w:numPr>
      </w:pPr>
      <w:r w:rsidRPr="00CA64CF">
        <w:rPr>
          <w:rFonts w:eastAsiaTheme="minorEastAsia" w:hint="eastAsia"/>
          <w:lang w:eastAsia="ko-KR"/>
        </w:rPr>
        <w:t>R3-</w:t>
      </w:r>
      <w:r w:rsidRPr="00CA64CF">
        <w:rPr>
          <w:rFonts w:eastAsiaTheme="minorEastAsia"/>
          <w:lang w:eastAsia="ko-KR"/>
        </w:rPr>
        <w:t>182369, “</w:t>
      </w:r>
      <w:r w:rsidRPr="00CA64CF">
        <w:t>Problem statement for the AMBR in EN-DC</w:t>
      </w:r>
      <w:r w:rsidRPr="00CA64CF">
        <w:rPr>
          <w:rFonts w:eastAsiaTheme="minorEastAsia"/>
          <w:lang w:eastAsia="ko-KR"/>
        </w:rPr>
        <w:t>”, Nokia</w:t>
      </w:r>
    </w:p>
    <w:p w:rsidR="004D51DF" w:rsidRDefault="005B6950" w:rsidP="004D51DF">
      <w:pPr>
        <w:numPr>
          <w:ilvl w:val="0"/>
          <w:numId w:val="1"/>
        </w:numPr>
        <w:rPr>
          <w:rFonts w:eastAsiaTheme="minorEastAsia"/>
          <w:lang w:eastAsia="ko-KR"/>
        </w:rPr>
      </w:pPr>
      <w:r w:rsidRPr="00CA64CF">
        <w:rPr>
          <w:rFonts w:eastAsiaTheme="minorEastAsia" w:hint="eastAsia"/>
          <w:lang w:eastAsia="ko-KR"/>
        </w:rPr>
        <w:t>R3-</w:t>
      </w:r>
      <w:r>
        <w:rPr>
          <w:rFonts w:eastAsiaTheme="minorEastAsia"/>
          <w:lang w:eastAsia="ko-KR"/>
        </w:rPr>
        <w:t>183522</w:t>
      </w:r>
      <w:r w:rsidRPr="00CA64CF">
        <w:rPr>
          <w:rFonts w:eastAsiaTheme="minorEastAsia"/>
          <w:lang w:eastAsia="ko-KR"/>
        </w:rPr>
        <w:t>, “</w:t>
      </w:r>
      <w:r w:rsidRPr="005B6950">
        <w:rPr>
          <w:rFonts w:eastAsiaTheme="minorEastAsia"/>
          <w:lang w:eastAsia="ko-KR"/>
        </w:rPr>
        <w:t>Summary of offline discussion on UL UE AMBR</w:t>
      </w:r>
      <w:r>
        <w:rPr>
          <w:rFonts w:eastAsiaTheme="minorEastAsia"/>
          <w:lang w:eastAsia="ko-KR"/>
        </w:rPr>
        <w:t xml:space="preserve">”, </w:t>
      </w:r>
      <w:r w:rsidRPr="005B6950">
        <w:rPr>
          <w:rFonts w:eastAsiaTheme="minorEastAsia"/>
          <w:lang w:eastAsia="ko-KR"/>
        </w:rPr>
        <w:t>Ericsson, Verizon, DoCoMo</w:t>
      </w:r>
      <w:r w:rsidRPr="005B6950">
        <w:rPr>
          <w:rFonts w:eastAsiaTheme="minorEastAsia"/>
          <w:vertAlign w:val="superscript"/>
          <w:lang w:eastAsia="ko-KR"/>
        </w:rPr>
        <w:t>2</w:t>
      </w:r>
      <w:r w:rsidRPr="005B6950">
        <w:rPr>
          <w:rFonts w:eastAsiaTheme="minorEastAsia"/>
          <w:lang w:eastAsia="ko-KR"/>
        </w:rPr>
        <w:t>, Orange, Vodafone, AT&amp;T, Qualcom</w:t>
      </w:r>
      <w:r>
        <w:rPr>
          <w:rFonts w:eastAsiaTheme="minorEastAsia"/>
          <w:lang w:eastAsia="ko-KR"/>
        </w:rPr>
        <w:t>m</w:t>
      </w:r>
      <w:r w:rsidRPr="005B6950">
        <w:rPr>
          <w:rFonts w:eastAsiaTheme="minorEastAsia"/>
          <w:lang w:eastAsia="ko-KR"/>
        </w:rPr>
        <w:t xml:space="preserve"> Incorporated, Deutsche Telekom</w:t>
      </w:r>
    </w:p>
    <w:p w:rsidR="004D51DF" w:rsidRPr="004D51DF" w:rsidRDefault="004D51DF" w:rsidP="004D51DF">
      <w:pPr>
        <w:numPr>
          <w:ilvl w:val="0"/>
          <w:numId w:val="1"/>
        </w:numPr>
        <w:rPr>
          <w:rFonts w:eastAsiaTheme="minorEastAsia"/>
          <w:lang w:eastAsia="ko-KR"/>
        </w:rPr>
      </w:pPr>
      <w:r w:rsidRPr="00CA64CF">
        <w:rPr>
          <w:rFonts w:eastAsiaTheme="minorEastAsia" w:hint="eastAsia"/>
          <w:lang w:eastAsia="ko-KR"/>
        </w:rPr>
        <w:t>R3-</w:t>
      </w:r>
      <w:r>
        <w:rPr>
          <w:rFonts w:eastAsiaTheme="minorEastAsia"/>
          <w:lang w:eastAsia="ko-KR"/>
        </w:rPr>
        <w:t>181890</w:t>
      </w:r>
      <w:r w:rsidRPr="00CA64CF">
        <w:rPr>
          <w:rFonts w:eastAsiaTheme="minorEastAsia"/>
          <w:lang w:eastAsia="ko-KR"/>
        </w:rPr>
        <w:t>,</w:t>
      </w:r>
      <w:r>
        <w:rPr>
          <w:rFonts w:eastAsiaTheme="minorEastAsia"/>
          <w:lang w:eastAsia="ko-KR"/>
        </w:rPr>
        <w:t xml:space="preserve"> “</w:t>
      </w:r>
      <w:r w:rsidRPr="004D51DF">
        <w:rPr>
          <w:rFonts w:eastAsiaTheme="minorEastAsia"/>
          <w:lang w:eastAsia="ko-KR"/>
        </w:rPr>
        <w:t>UE-AMBR for EN-DC</w:t>
      </w:r>
      <w:r>
        <w:rPr>
          <w:rFonts w:eastAsiaTheme="minorEastAsia"/>
          <w:lang w:eastAsia="ko-KR"/>
        </w:rPr>
        <w:t>”, LG Electronics</w:t>
      </w:r>
    </w:p>
    <w:p w:rsidR="00A376AB" w:rsidRPr="004D51DF" w:rsidRDefault="00A376AB" w:rsidP="004D51DF">
      <w:pPr>
        <w:rPr>
          <w:rFonts w:eastAsiaTheme="minorEastAsia"/>
          <w:lang w:eastAsia="ko-KR"/>
        </w:rPr>
      </w:pPr>
    </w:p>
    <w:sectPr w:rsidR="00A376AB" w:rsidRPr="004D51D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69A4" w:rsidRDefault="00B769A4">
      <w:r>
        <w:separator/>
      </w:r>
    </w:p>
  </w:endnote>
  <w:endnote w:type="continuationSeparator" w:id="0">
    <w:p w:rsidR="00B769A4" w:rsidRDefault="00B7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69A4" w:rsidRDefault="00B769A4">
      <w:r>
        <w:separator/>
      </w:r>
    </w:p>
  </w:footnote>
  <w:footnote w:type="continuationSeparator" w:id="0">
    <w:p w:rsidR="00B769A4" w:rsidRDefault="00B769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41022851"/>
    <w:multiLevelType w:val="hybridMultilevel"/>
    <w:tmpl w:val="1A126CBE"/>
    <w:lvl w:ilvl="0" w:tplc="6AE097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5E5355FB"/>
    <w:multiLevelType w:val="hybridMultilevel"/>
    <w:tmpl w:val="6EECEA42"/>
    <w:lvl w:ilvl="0" w:tplc="186081E2">
      <w:start w:val="3"/>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5F1916C9"/>
    <w:multiLevelType w:val="hybridMultilevel"/>
    <w:tmpl w:val="882A3E52"/>
    <w:lvl w:ilvl="0" w:tplc="4DE6FE26">
      <w:numFmt w:val="bullet"/>
      <w:lvlText w:val="-"/>
      <w:lvlJc w:val="left"/>
      <w:pPr>
        <w:ind w:left="800" w:hanging="400"/>
      </w:pPr>
      <w:rPr>
        <w:rFonts w:ascii="Calibri" w:eastAsia="SimSun"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6F5F6668"/>
    <w:multiLevelType w:val="hybridMultilevel"/>
    <w:tmpl w:val="7D0490A4"/>
    <w:lvl w:ilvl="0" w:tplc="04150001">
      <w:start w:val="1"/>
      <w:numFmt w:val="bullet"/>
      <w:lvlText w:val=""/>
      <w:lvlJc w:val="left"/>
      <w:pPr>
        <w:ind w:left="1352" w:hanging="360"/>
      </w:pPr>
      <w:rPr>
        <w:rFonts w:ascii="Symbol" w:hAnsi="Symbol" w:hint="default"/>
      </w:rPr>
    </w:lvl>
    <w:lvl w:ilvl="1" w:tplc="04150003">
      <w:start w:val="1"/>
      <w:numFmt w:val="bullet"/>
      <w:lvlText w:val="o"/>
      <w:lvlJc w:val="left"/>
      <w:pPr>
        <w:ind w:left="2072" w:hanging="360"/>
      </w:pPr>
      <w:rPr>
        <w:rFonts w:ascii="Courier New" w:hAnsi="Courier New" w:cs="Courier New" w:hint="default"/>
      </w:rPr>
    </w:lvl>
    <w:lvl w:ilvl="2" w:tplc="7BCE01F2">
      <w:start w:val="1"/>
      <w:numFmt w:val="bullet"/>
      <w:lvlText w:val=""/>
      <w:lvlJc w:val="left"/>
      <w:pPr>
        <w:ind w:left="2792" w:hanging="360"/>
      </w:pPr>
      <w:rPr>
        <w:rFonts w:ascii="Wingdings" w:eastAsia="MS Mincho" w:hAnsi="Wingdings" w:cs="Times New Roman"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2EC3"/>
    <w:rsid w:val="00003040"/>
    <w:rsid w:val="00003059"/>
    <w:rsid w:val="00004F8F"/>
    <w:rsid w:val="00005071"/>
    <w:rsid w:val="00005700"/>
    <w:rsid w:val="0000596C"/>
    <w:rsid w:val="00005E0A"/>
    <w:rsid w:val="00005FD8"/>
    <w:rsid w:val="00006608"/>
    <w:rsid w:val="000074C4"/>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23EB"/>
    <w:rsid w:val="00033847"/>
    <w:rsid w:val="00033945"/>
    <w:rsid w:val="00033DC5"/>
    <w:rsid w:val="000342BE"/>
    <w:rsid w:val="00034531"/>
    <w:rsid w:val="000348BC"/>
    <w:rsid w:val="00035437"/>
    <w:rsid w:val="00035551"/>
    <w:rsid w:val="00035F02"/>
    <w:rsid w:val="0003610D"/>
    <w:rsid w:val="00036129"/>
    <w:rsid w:val="00036E50"/>
    <w:rsid w:val="00036F73"/>
    <w:rsid w:val="00037034"/>
    <w:rsid w:val="000374A7"/>
    <w:rsid w:val="00040CD9"/>
    <w:rsid w:val="0004124E"/>
    <w:rsid w:val="00041CD5"/>
    <w:rsid w:val="00041D4C"/>
    <w:rsid w:val="00041E61"/>
    <w:rsid w:val="00042E49"/>
    <w:rsid w:val="00043010"/>
    <w:rsid w:val="0004379F"/>
    <w:rsid w:val="000438DD"/>
    <w:rsid w:val="00043D01"/>
    <w:rsid w:val="00043EF3"/>
    <w:rsid w:val="000443CD"/>
    <w:rsid w:val="00044915"/>
    <w:rsid w:val="00044FBE"/>
    <w:rsid w:val="00045995"/>
    <w:rsid w:val="00045F60"/>
    <w:rsid w:val="00047751"/>
    <w:rsid w:val="00050835"/>
    <w:rsid w:val="00051280"/>
    <w:rsid w:val="000518E1"/>
    <w:rsid w:val="00051DCE"/>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066"/>
    <w:rsid w:val="00064ADD"/>
    <w:rsid w:val="00065301"/>
    <w:rsid w:val="000656F5"/>
    <w:rsid w:val="000657DD"/>
    <w:rsid w:val="00065BE2"/>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D88"/>
    <w:rsid w:val="00124842"/>
    <w:rsid w:val="001255D7"/>
    <w:rsid w:val="00125647"/>
    <w:rsid w:val="00125BA2"/>
    <w:rsid w:val="001262C2"/>
    <w:rsid w:val="001267D4"/>
    <w:rsid w:val="00126BF1"/>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455D"/>
    <w:rsid w:val="001454ED"/>
    <w:rsid w:val="001466C9"/>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688"/>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0ED0"/>
    <w:rsid w:val="001810BC"/>
    <w:rsid w:val="0018169A"/>
    <w:rsid w:val="00181888"/>
    <w:rsid w:val="001823CD"/>
    <w:rsid w:val="00183688"/>
    <w:rsid w:val="00183CFD"/>
    <w:rsid w:val="00183DCC"/>
    <w:rsid w:val="00184083"/>
    <w:rsid w:val="00184140"/>
    <w:rsid w:val="00184C3A"/>
    <w:rsid w:val="00185335"/>
    <w:rsid w:val="001857C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979D6"/>
    <w:rsid w:val="001A0EF5"/>
    <w:rsid w:val="001A0F59"/>
    <w:rsid w:val="001A1098"/>
    <w:rsid w:val="001A187F"/>
    <w:rsid w:val="001A27CD"/>
    <w:rsid w:val="001A2B92"/>
    <w:rsid w:val="001A2E36"/>
    <w:rsid w:val="001A3AA5"/>
    <w:rsid w:val="001A3D37"/>
    <w:rsid w:val="001A4585"/>
    <w:rsid w:val="001A47AD"/>
    <w:rsid w:val="001A597B"/>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D74E3"/>
    <w:rsid w:val="001D7A4C"/>
    <w:rsid w:val="001E01BB"/>
    <w:rsid w:val="001E0242"/>
    <w:rsid w:val="001E04B3"/>
    <w:rsid w:val="001E0699"/>
    <w:rsid w:val="001E0D09"/>
    <w:rsid w:val="001E11B6"/>
    <w:rsid w:val="001E13D5"/>
    <w:rsid w:val="001E1661"/>
    <w:rsid w:val="001E1935"/>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1FC"/>
    <w:rsid w:val="00212655"/>
    <w:rsid w:val="002126E4"/>
    <w:rsid w:val="002126FF"/>
    <w:rsid w:val="00212E6D"/>
    <w:rsid w:val="00212F85"/>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4E31"/>
    <w:rsid w:val="00226792"/>
    <w:rsid w:val="00226A8F"/>
    <w:rsid w:val="00227311"/>
    <w:rsid w:val="00230C28"/>
    <w:rsid w:val="00232209"/>
    <w:rsid w:val="00232723"/>
    <w:rsid w:val="00232BF1"/>
    <w:rsid w:val="002340E2"/>
    <w:rsid w:val="002341E1"/>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1FA6"/>
    <w:rsid w:val="00272059"/>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6D2D"/>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1A64"/>
    <w:rsid w:val="002D1DC8"/>
    <w:rsid w:val="002D26AC"/>
    <w:rsid w:val="002D2B5E"/>
    <w:rsid w:val="002D2E56"/>
    <w:rsid w:val="002D4B03"/>
    <w:rsid w:val="002D5003"/>
    <w:rsid w:val="002D5221"/>
    <w:rsid w:val="002D5291"/>
    <w:rsid w:val="002D5857"/>
    <w:rsid w:val="002D5FFC"/>
    <w:rsid w:val="002D6212"/>
    <w:rsid w:val="002D660F"/>
    <w:rsid w:val="002D701E"/>
    <w:rsid w:val="002D7F0C"/>
    <w:rsid w:val="002D7F73"/>
    <w:rsid w:val="002E02BB"/>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571"/>
    <w:rsid w:val="00334D31"/>
    <w:rsid w:val="003351CB"/>
    <w:rsid w:val="0033567B"/>
    <w:rsid w:val="003360E3"/>
    <w:rsid w:val="00336E57"/>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BFA"/>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914"/>
    <w:rsid w:val="003A51AB"/>
    <w:rsid w:val="003A574B"/>
    <w:rsid w:val="003A5C42"/>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A6C"/>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4F02"/>
    <w:rsid w:val="003E51FC"/>
    <w:rsid w:val="003E5A00"/>
    <w:rsid w:val="003E62F5"/>
    <w:rsid w:val="003E64EF"/>
    <w:rsid w:val="003E6AE9"/>
    <w:rsid w:val="003E72F2"/>
    <w:rsid w:val="003E7A32"/>
    <w:rsid w:val="003F022E"/>
    <w:rsid w:val="003F1EDF"/>
    <w:rsid w:val="003F22EF"/>
    <w:rsid w:val="003F268A"/>
    <w:rsid w:val="003F283A"/>
    <w:rsid w:val="003F366F"/>
    <w:rsid w:val="003F3705"/>
    <w:rsid w:val="003F3809"/>
    <w:rsid w:val="003F3D96"/>
    <w:rsid w:val="003F482A"/>
    <w:rsid w:val="003F4A7C"/>
    <w:rsid w:val="003F5A1A"/>
    <w:rsid w:val="003F5D0A"/>
    <w:rsid w:val="003F6059"/>
    <w:rsid w:val="003F63DF"/>
    <w:rsid w:val="003F6F2F"/>
    <w:rsid w:val="003F7399"/>
    <w:rsid w:val="003F7577"/>
    <w:rsid w:val="003F75A9"/>
    <w:rsid w:val="00400D2D"/>
    <w:rsid w:val="004028E6"/>
    <w:rsid w:val="0040392E"/>
    <w:rsid w:val="00403BF0"/>
    <w:rsid w:val="00404B17"/>
    <w:rsid w:val="00404F05"/>
    <w:rsid w:val="004052DD"/>
    <w:rsid w:val="0040549E"/>
    <w:rsid w:val="004057B0"/>
    <w:rsid w:val="00405C75"/>
    <w:rsid w:val="00406144"/>
    <w:rsid w:val="0040694F"/>
    <w:rsid w:val="00406E14"/>
    <w:rsid w:val="0040740D"/>
    <w:rsid w:val="00407F33"/>
    <w:rsid w:val="00410CA7"/>
    <w:rsid w:val="0041159F"/>
    <w:rsid w:val="00411660"/>
    <w:rsid w:val="0041276A"/>
    <w:rsid w:val="004128AA"/>
    <w:rsid w:val="00412F17"/>
    <w:rsid w:val="00413E5D"/>
    <w:rsid w:val="00413F22"/>
    <w:rsid w:val="004143AF"/>
    <w:rsid w:val="00415975"/>
    <w:rsid w:val="00415E8D"/>
    <w:rsid w:val="0041651A"/>
    <w:rsid w:val="004169C9"/>
    <w:rsid w:val="00417347"/>
    <w:rsid w:val="004176E6"/>
    <w:rsid w:val="004177F5"/>
    <w:rsid w:val="00420369"/>
    <w:rsid w:val="00420A52"/>
    <w:rsid w:val="004220ED"/>
    <w:rsid w:val="004223DE"/>
    <w:rsid w:val="004224BD"/>
    <w:rsid w:val="004246DA"/>
    <w:rsid w:val="00424F29"/>
    <w:rsid w:val="00425493"/>
    <w:rsid w:val="0042557F"/>
    <w:rsid w:val="00425DAC"/>
    <w:rsid w:val="00426A70"/>
    <w:rsid w:val="00426DA5"/>
    <w:rsid w:val="00427503"/>
    <w:rsid w:val="004277C3"/>
    <w:rsid w:val="00430286"/>
    <w:rsid w:val="004308A9"/>
    <w:rsid w:val="0043097C"/>
    <w:rsid w:val="00430A2D"/>
    <w:rsid w:val="00430B1B"/>
    <w:rsid w:val="00430E15"/>
    <w:rsid w:val="004319EA"/>
    <w:rsid w:val="00431E5D"/>
    <w:rsid w:val="00432B5F"/>
    <w:rsid w:val="004332F0"/>
    <w:rsid w:val="0043333F"/>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3979"/>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BB9"/>
    <w:rsid w:val="00454DA5"/>
    <w:rsid w:val="00454FAB"/>
    <w:rsid w:val="00455184"/>
    <w:rsid w:val="0045599A"/>
    <w:rsid w:val="00456C75"/>
    <w:rsid w:val="004575CF"/>
    <w:rsid w:val="00460202"/>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0AA"/>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A01F5"/>
    <w:rsid w:val="004A07C4"/>
    <w:rsid w:val="004A0D75"/>
    <w:rsid w:val="004A148D"/>
    <w:rsid w:val="004A1973"/>
    <w:rsid w:val="004A1F67"/>
    <w:rsid w:val="004A2213"/>
    <w:rsid w:val="004A225C"/>
    <w:rsid w:val="004A2450"/>
    <w:rsid w:val="004A2BAB"/>
    <w:rsid w:val="004A434A"/>
    <w:rsid w:val="004A445E"/>
    <w:rsid w:val="004A4563"/>
    <w:rsid w:val="004A4D27"/>
    <w:rsid w:val="004A5A42"/>
    <w:rsid w:val="004A608E"/>
    <w:rsid w:val="004A6A6F"/>
    <w:rsid w:val="004A6E04"/>
    <w:rsid w:val="004A7443"/>
    <w:rsid w:val="004A7880"/>
    <w:rsid w:val="004A78FE"/>
    <w:rsid w:val="004A7A00"/>
    <w:rsid w:val="004A7FF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C4D"/>
    <w:rsid w:val="004D1D25"/>
    <w:rsid w:val="004D1F62"/>
    <w:rsid w:val="004D362D"/>
    <w:rsid w:val="004D39A2"/>
    <w:rsid w:val="004D39E8"/>
    <w:rsid w:val="004D4655"/>
    <w:rsid w:val="004D48FF"/>
    <w:rsid w:val="004D4F47"/>
    <w:rsid w:val="004D4FF5"/>
    <w:rsid w:val="004D51DF"/>
    <w:rsid w:val="004D5388"/>
    <w:rsid w:val="004D6467"/>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4C2"/>
    <w:rsid w:val="004E6EE9"/>
    <w:rsid w:val="004E6FFF"/>
    <w:rsid w:val="004E779D"/>
    <w:rsid w:val="004F0DB4"/>
    <w:rsid w:val="004F15C3"/>
    <w:rsid w:val="004F217B"/>
    <w:rsid w:val="004F3669"/>
    <w:rsid w:val="004F3C21"/>
    <w:rsid w:val="004F42D5"/>
    <w:rsid w:val="004F4637"/>
    <w:rsid w:val="004F527C"/>
    <w:rsid w:val="004F6090"/>
    <w:rsid w:val="004F6583"/>
    <w:rsid w:val="004F66C7"/>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5F49"/>
    <w:rsid w:val="005264AD"/>
    <w:rsid w:val="00526A40"/>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25"/>
    <w:rsid w:val="00571757"/>
    <w:rsid w:val="00571778"/>
    <w:rsid w:val="005730B3"/>
    <w:rsid w:val="005731B9"/>
    <w:rsid w:val="005739A8"/>
    <w:rsid w:val="00573B8D"/>
    <w:rsid w:val="00574213"/>
    <w:rsid w:val="00574B34"/>
    <w:rsid w:val="005756BD"/>
    <w:rsid w:val="00575830"/>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EA6"/>
    <w:rsid w:val="005A4617"/>
    <w:rsid w:val="005A485B"/>
    <w:rsid w:val="005A4993"/>
    <w:rsid w:val="005A56EE"/>
    <w:rsid w:val="005A684C"/>
    <w:rsid w:val="005A6D62"/>
    <w:rsid w:val="005A6EE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950"/>
    <w:rsid w:val="005B6E54"/>
    <w:rsid w:val="005B7492"/>
    <w:rsid w:val="005B755A"/>
    <w:rsid w:val="005B7727"/>
    <w:rsid w:val="005C0023"/>
    <w:rsid w:val="005C110A"/>
    <w:rsid w:val="005C14E6"/>
    <w:rsid w:val="005C1E4C"/>
    <w:rsid w:val="005C244C"/>
    <w:rsid w:val="005C2A23"/>
    <w:rsid w:val="005C2CBE"/>
    <w:rsid w:val="005C48E0"/>
    <w:rsid w:val="005C4E4E"/>
    <w:rsid w:val="005C525C"/>
    <w:rsid w:val="005C52B6"/>
    <w:rsid w:val="005C6044"/>
    <w:rsid w:val="005C605B"/>
    <w:rsid w:val="005C627B"/>
    <w:rsid w:val="005C652D"/>
    <w:rsid w:val="005C67E6"/>
    <w:rsid w:val="005C7093"/>
    <w:rsid w:val="005C7504"/>
    <w:rsid w:val="005C7D2F"/>
    <w:rsid w:val="005D0352"/>
    <w:rsid w:val="005D06E1"/>
    <w:rsid w:val="005D0FEB"/>
    <w:rsid w:val="005D1125"/>
    <w:rsid w:val="005D14F5"/>
    <w:rsid w:val="005D19EC"/>
    <w:rsid w:val="005D1B82"/>
    <w:rsid w:val="005D223C"/>
    <w:rsid w:val="005D2594"/>
    <w:rsid w:val="005D2ADC"/>
    <w:rsid w:val="005D2CF7"/>
    <w:rsid w:val="005D34ED"/>
    <w:rsid w:val="005D3A65"/>
    <w:rsid w:val="005D47B3"/>
    <w:rsid w:val="005D4974"/>
    <w:rsid w:val="005D5FAD"/>
    <w:rsid w:val="005D6607"/>
    <w:rsid w:val="005D7F29"/>
    <w:rsid w:val="005D7FDD"/>
    <w:rsid w:val="005E02EE"/>
    <w:rsid w:val="005E0A3E"/>
    <w:rsid w:val="005E0A4A"/>
    <w:rsid w:val="005E0AB6"/>
    <w:rsid w:val="005E0F88"/>
    <w:rsid w:val="005E1121"/>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B76"/>
    <w:rsid w:val="005F3020"/>
    <w:rsid w:val="005F3096"/>
    <w:rsid w:val="005F496E"/>
    <w:rsid w:val="005F5375"/>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1048D"/>
    <w:rsid w:val="0061157C"/>
    <w:rsid w:val="006117BE"/>
    <w:rsid w:val="00611967"/>
    <w:rsid w:val="006119EF"/>
    <w:rsid w:val="0061215B"/>
    <w:rsid w:val="0061242C"/>
    <w:rsid w:val="00612B6D"/>
    <w:rsid w:val="00612BCB"/>
    <w:rsid w:val="00612C89"/>
    <w:rsid w:val="0061433E"/>
    <w:rsid w:val="006156E3"/>
    <w:rsid w:val="00615E37"/>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47F89"/>
    <w:rsid w:val="00650780"/>
    <w:rsid w:val="00651D0A"/>
    <w:rsid w:val="00651F08"/>
    <w:rsid w:val="0065243F"/>
    <w:rsid w:val="00652D1C"/>
    <w:rsid w:val="006537E6"/>
    <w:rsid w:val="00653DCD"/>
    <w:rsid w:val="00653EF0"/>
    <w:rsid w:val="00653FFD"/>
    <w:rsid w:val="00656BC0"/>
    <w:rsid w:val="00656DA3"/>
    <w:rsid w:val="006574CB"/>
    <w:rsid w:val="0066026E"/>
    <w:rsid w:val="0066038D"/>
    <w:rsid w:val="006609BA"/>
    <w:rsid w:val="00660B87"/>
    <w:rsid w:val="00660C65"/>
    <w:rsid w:val="006611D6"/>
    <w:rsid w:val="006611DB"/>
    <w:rsid w:val="00661CF7"/>
    <w:rsid w:val="00662C52"/>
    <w:rsid w:val="00663567"/>
    <w:rsid w:val="006636ED"/>
    <w:rsid w:val="00663948"/>
    <w:rsid w:val="00663E18"/>
    <w:rsid w:val="006643A0"/>
    <w:rsid w:val="006644A2"/>
    <w:rsid w:val="00664992"/>
    <w:rsid w:val="00664D3E"/>
    <w:rsid w:val="006652D3"/>
    <w:rsid w:val="0066537A"/>
    <w:rsid w:val="00665970"/>
    <w:rsid w:val="00665D24"/>
    <w:rsid w:val="0066620B"/>
    <w:rsid w:val="006679F3"/>
    <w:rsid w:val="00667D5A"/>
    <w:rsid w:val="00667DD8"/>
    <w:rsid w:val="00670290"/>
    <w:rsid w:val="006705E4"/>
    <w:rsid w:val="00672196"/>
    <w:rsid w:val="006722CD"/>
    <w:rsid w:val="00672485"/>
    <w:rsid w:val="0067273F"/>
    <w:rsid w:val="00672D93"/>
    <w:rsid w:val="00674FD2"/>
    <w:rsid w:val="006750C0"/>
    <w:rsid w:val="00675A20"/>
    <w:rsid w:val="00675CF1"/>
    <w:rsid w:val="00675E92"/>
    <w:rsid w:val="00676908"/>
    <w:rsid w:val="00676A06"/>
    <w:rsid w:val="00676FD6"/>
    <w:rsid w:val="00677151"/>
    <w:rsid w:val="00677417"/>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856"/>
    <w:rsid w:val="006918DA"/>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13"/>
    <w:rsid w:val="006A7F9F"/>
    <w:rsid w:val="006A7FCE"/>
    <w:rsid w:val="006B0142"/>
    <w:rsid w:val="006B03F4"/>
    <w:rsid w:val="006B07EC"/>
    <w:rsid w:val="006B1C8F"/>
    <w:rsid w:val="006B1D64"/>
    <w:rsid w:val="006B2451"/>
    <w:rsid w:val="006B2AC0"/>
    <w:rsid w:val="006B2C8B"/>
    <w:rsid w:val="006B315B"/>
    <w:rsid w:val="006B3AE8"/>
    <w:rsid w:val="006B5671"/>
    <w:rsid w:val="006B577F"/>
    <w:rsid w:val="006B6979"/>
    <w:rsid w:val="006B6F3F"/>
    <w:rsid w:val="006B74A9"/>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725"/>
    <w:rsid w:val="006C5812"/>
    <w:rsid w:val="006C5CF7"/>
    <w:rsid w:val="006C5D07"/>
    <w:rsid w:val="006C5E27"/>
    <w:rsid w:val="006C64D2"/>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0DA8"/>
    <w:rsid w:val="006E164B"/>
    <w:rsid w:val="006E1CDC"/>
    <w:rsid w:val="006E25E5"/>
    <w:rsid w:val="006E300E"/>
    <w:rsid w:val="006E36A5"/>
    <w:rsid w:val="006E3F92"/>
    <w:rsid w:val="006E44E6"/>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5BC"/>
    <w:rsid w:val="007026CA"/>
    <w:rsid w:val="00702A88"/>
    <w:rsid w:val="0070396B"/>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287A"/>
    <w:rsid w:val="0074323C"/>
    <w:rsid w:val="00743369"/>
    <w:rsid w:val="00743CDC"/>
    <w:rsid w:val="00743E9A"/>
    <w:rsid w:val="00745BB8"/>
    <w:rsid w:val="0074620B"/>
    <w:rsid w:val="007466B6"/>
    <w:rsid w:val="00746757"/>
    <w:rsid w:val="0074687C"/>
    <w:rsid w:val="00746FCB"/>
    <w:rsid w:val="007473B9"/>
    <w:rsid w:val="00747821"/>
    <w:rsid w:val="00747B28"/>
    <w:rsid w:val="007500C7"/>
    <w:rsid w:val="00751176"/>
    <w:rsid w:val="007517B2"/>
    <w:rsid w:val="0075256F"/>
    <w:rsid w:val="00752820"/>
    <w:rsid w:val="00752ABE"/>
    <w:rsid w:val="00753240"/>
    <w:rsid w:val="00753950"/>
    <w:rsid w:val="00754150"/>
    <w:rsid w:val="007541A1"/>
    <w:rsid w:val="007544F1"/>
    <w:rsid w:val="00754CEF"/>
    <w:rsid w:val="00754DB9"/>
    <w:rsid w:val="00755D71"/>
    <w:rsid w:val="007572A0"/>
    <w:rsid w:val="0075734C"/>
    <w:rsid w:val="00757560"/>
    <w:rsid w:val="007576A9"/>
    <w:rsid w:val="007576B7"/>
    <w:rsid w:val="0076028A"/>
    <w:rsid w:val="0076060A"/>
    <w:rsid w:val="007611BC"/>
    <w:rsid w:val="007611EB"/>
    <w:rsid w:val="007611EF"/>
    <w:rsid w:val="00761530"/>
    <w:rsid w:val="00761CE6"/>
    <w:rsid w:val="00762010"/>
    <w:rsid w:val="007623A2"/>
    <w:rsid w:val="0076266E"/>
    <w:rsid w:val="0076285A"/>
    <w:rsid w:val="00762931"/>
    <w:rsid w:val="00762C49"/>
    <w:rsid w:val="00762CDF"/>
    <w:rsid w:val="00763311"/>
    <w:rsid w:val="0076335E"/>
    <w:rsid w:val="00763752"/>
    <w:rsid w:val="00763DB9"/>
    <w:rsid w:val="00764499"/>
    <w:rsid w:val="0076455C"/>
    <w:rsid w:val="00764CC7"/>
    <w:rsid w:val="00765197"/>
    <w:rsid w:val="007654CC"/>
    <w:rsid w:val="00765CA2"/>
    <w:rsid w:val="00765EC8"/>
    <w:rsid w:val="007663A8"/>
    <w:rsid w:val="00766703"/>
    <w:rsid w:val="0076691E"/>
    <w:rsid w:val="00766DA8"/>
    <w:rsid w:val="00766E5B"/>
    <w:rsid w:val="00767C8E"/>
    <w:rsid w:val="00770492"/>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5BC"/>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9DF"/>
    <w:rsid w:val="007C7D96"/>
    <w:rsid w:val="007D025C"/>
    <w:rsid w:val="007D079E"/>
    <w:rsid w:val="007D0C44"/>
    <w:rsid w:val="007D1C99"/>
    <w:rsid w:val="007D2835"/>
    <w:rsid w:val="007D2E87"/>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60EC"/>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3B00"/>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5C"/>
    <w:rsid w:val="0080775D"/>
    <w:rsid w:val="00811327"/>
    <w:rsid w:val="008118BD"/>
    <w:rsid w:val="00811CA8"/>
    <w:rsid w:val="00811CF3"/>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42D0"/>
    <w:rsid w:val="00854A25"/>
    <w:rsid w:val="00854A4B"/>
    <w:rsid w:val="00854E06"/>
    <w:rsid w:val="0085516F"/>
    <w:rsid w:val="00855F89"/>
    <w:rsid w:val="00855F98"/>
    <w:rsid w:val="00856257"/>
    <w:rsid w:val="00856799"/>
    <w:rsid w:val="00856840"/>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14C8"/>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0B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AE0"/>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F73"/>
    <w:rsid w:val="008C6CF3"/>
    <w:rsid w:val="008C6EA5"/>
    <w:rsid w:val="008C7268"/>
    <w:rsid w:val="008C738A"/>
    <w:rsid w:val="008C738F"/>
    <w:rsid w:val="008C7EB8"/>
    <w:rsid w:val="008D0163"/>
    <w:rsid w:val="008D01E0"/>
    <w:rsid w:val="008D18AE"/>
    <w:rsid w:val="008D1BEE"/>
    <w:rsid w:val="008D1EEE"/>
    <w:rsid w:val="008D26E4"/>
    <w:rsid w:val="008D28DA"/>
    <w:rsid w:val="008D2ECA"/>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828"/>
    <w:rsid w:val="008E08F9"/>
    <w:rsid w:val="008E0ED7"/>
    <w:rsid w:val="008E118E"/>
    <w:rsid w:val="008E11FA"/>
    <w:rsid w:val="008E131F"/>
    <w:rsid w:val="008E15D0"/>
    <w:rsid w:val="008E16F2"/>
    <w:rsid w:val="008E1F98"/>
    <w:rsid w:val="008E2610"/>
    <w:rsid w:val="008E2990"/>
    <w:rsid w:val="008E2A75"/>
    <w:rsid w:val="008E2E41"/>
    <w:rsid w:val="008E348E"/>
    <w:rsid w:val="008E3593"/>
    <w:rsid w:val="008E4027"/>
    <w:rsid w:val="008E417C"/>
    <w:rsid w:val="008E4743"/>
    <w:rsid w:val="008E4FEA"/>
    <w:rsid w:val="008E5257"/>
    <w:rsid w:val="008E577C"/>
    <w:rsid w:val="008E596F"/>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655C"/>
    <w:rsid w:val="008F7228"/>
    <w:rsid w:val="009007F5"/>
    <w:rsid w:val="00900BF6"/>
    <w:rsid w:val="00900E1C"/>
    <w:rsid w:val="0090122B"/>
    <w:rsid w:val="00901363"/>
    <w:rsid w:val="00902386"/>
    <w:rsid w:val="00902984"/>
    <w:rsid w:val="0090359F"/>
    <w:rsid w:val="00904006"/>
    <w:rsid w:val="009043E2"/>
    <w:rsid w:val="009044E6"/>
    <w:rsid w:val="0090467B"/>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332"/>
    <w:rsid w:val="0094243F"/>
    <w:rsid w:val="00944169"/>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A7B"/>
    <w:rsid w:val="00955FD2"/>
    <w:rsid w:val="0095627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0C7A"/>
    <w:rsid w:val="0097108F"/>
    <w:rsid w:val="00971BE2"/>
    <w:rsid w:val="00971E5A"/>
    <w:rsid w:val="0097341C"/>
    <w:rsid w:val="0097347A"/>
    <w:rsid w:val="00973658"/>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B4"/>
    <w:rsid w:val="00991400"/>
    <w:rsid w:val="009916FB"/>
    <w:rsid w:val="009920E8"/>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56"/>
    <w:rsid w:val="009B69F6"/>
    <w:rsid w:val="009B6DB8"/>
    <w:rsid w:val="009B78F6"/>
    <w:rsid w:val="009C0214"/>
    <w:rsid w:val="009C0491"/>
    <w:rsid w:val="009C09D5"/>
    <w:rsid w:val="009C0A81"/>
    <w:rsid w:val="009C16AB"/>
    <w:rsid w:val="009C1A04"/>
    <w:rsid w:val="009C1BFD"/>
    <w:rsid w:val="009C1ECB"/>
    <w:rsid w:val="009C1FB2"/>
    <w:rsid w:val="009C2275"/>
    <w:rsid w:val="009C26D2"/>
    <w:rsid w:val="009C33DB"/>
    <w:rsid w:val="009C367A"/>
    <w:rsid w:val="009C429E"/>
    <w:rsid w:val="009C52C1"/>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05B"/>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0364"/>
    <w:rsid w:val="00A21131"/>
    <w:rsid w:val="00A21245"/>
    <w:rsid w:val="00A21E0B"/>
    <w:rsid w:val="00A220A9"/>
    <w:rsid w:val="00A225D3"/>
    <w:rsid w:val="00A22C4C"/>
    <w:rsid w:val="00A23CCD"/>
    <w:rsid w:val="00A23CF9"/>
    <w:rsid w:val="00A23E8F"/>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6AB"/>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CA3"/>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19D"/>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87A98"/>
    <w:rsid w:val="00A90317"/>
    <w:rsid w:val="00A9074C"/>
    <w:rsid w:val="00A917EB"/>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0A"/>
    <w:rsid w:val="00AA7B2C"/>
    <w:rsid w:val="00AA7B86"/>
    <w:rsid w:val="00AB0199"/>
    <w:rsid w:val="00AB089A"/>
    <w:rsid w:val="00AB1165"/>
    <w:rsid w:val="00AB2A9C"/>
    <w:rsid w:val="00AB2BA8"/>
    <w:rsid w:val="00AB2CC5"/>
    <w:rsid w:val="00AB2FB9"/>
    <w:rsid w:val="00AB306B"/>
    <w:rsid w:val="00AB30D3"/>
    <w:rsid w:val="00AB360A"/>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84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1F92"/>
    <w:rsid w:val="00AF36B5"/>
    <w:rsid w:val="00AF3757"/>
    <w:rsid w:val="00AF39F3"/>
    <w:rsid w:val="00AF4F1A"/>
    <w:rsid w:val="00AF55EA"/>
    <w:rsid w:val="00AF567B"/>
    <w:rsid w:val="00AF5714"/>
    <w:rsid w:val="00AF5B82"/>
    <w:rsid w:val="00AF5D01"/>
    <w:rsid w:val="00AF6AAE"/>
    <w:rsid w:val="00AF7387"/>
    <w:rsid w:val="00AF7D95"/>
    <w:rsid w:val="00B00629"/>
    <w:rsid w:val="00B00959"/>
    <w:rsid w:val="00B00D78"/>
    <w:rsid w:val="00B0175C"/>
    <w:rsid w:val="00B027C6"/>
    <w:rsid w:val="00B0298D"/>
    <w:rsid w:val="00B03717"/>
    <w:rsid w:val="00B03736"/>
    <w:rsid w:val="00B040FF"/>
    <w:rsid w:val="00B04117"/>
    <w:rsid w:val="00B04255"/>
    <w:rsid w:val="00B05066"/>
    <w:rsid w:val="00B051EB"/>
    <w:rsid w:val="00B07CD7"/>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379F2"/>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9A4"/>
    <w:rsid w:val="00B76BAA"/>
    <w:rsid w:val="00B77607"/>
    <w:rsid w:val="00B777C6"/>
    <w:rsid w:val="00B77A7A"/>
    <w:rsid w:val="00B803EA"/>
    <w:rsid w:val="00B8068C"/>
    <w:rsid w:val="00B809AE"/>
    <w:rsid w:val="00B81B14"/>
    <w:rsid w:val="00B821A8"/>
    <w:rsid w:val="00B82D34"/>
    <w:rsid w:val="00B836EA"/>
    <w:rsid w:val="00B83A26"/>
    <w:rsid w:val="00B847D6"/>
    <w:rsid w:val="00B84A38"/>
    <w:rsid w:val="00B86386"/>
    <w:rsid w:val="00B8708C"/>
    <w:rsid w:val="00B9011A"/>
    <w:rsid w:val="00B91455"/>
    <w:rsid w:val="00B914E2"/>
    <w:rsid w:val="00B91741"/>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11A"/>
    <w:rsid w:val="00BA460F"/>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C50"/>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034"/>
    <w:rsid w:val="00C10139"/>
    <w:rsid w:val="00C1024A"/>
    <w:rsid w:val="00C113F1"/>
    <w:rsid w:val="00C11407"/>
    <w:rsid w:val="00C11C3B"/>
    <w:rsid w:val="00C124A4"/>
    <w:rsid w:val="00C12CAB"/>
    <w:rsid w:val="00C13241"/>
    <w:rsid w:val="00C133A9"/>
    <w:rsid w:val="00C13D62"/>
    <w:rsid w:val="00C1427A"/>
    <w:rsid w:val="00C145B6"/>
    <w:rsid w:val="00C153B0"/>
    <w:rsid w:val="00C1574A"/>
    <w:rsid w:val="00C15E5D"/>
    <w:rsid w:val="00C1762B"/>
    <w:rsid w:val="00C17813"/>
    <w:rsid w:val="00C17843"/>
    <w:rsid w:val="00C20A6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5F10"/>
    <w:rsid w:val="00C365E0"/>
    <w:rsid w:val="00C374BA"/>
    <w:rsid w:val="00C37D1C"/>
    <w:rsid w:val="00C406BB"/>
    <w:rsid w:val="00C40973"/>
    <w:rsid w:val="00C40AF8"/>
    <w:rsid w:val="00C41D02"/>
    <w:rsid w:val="00C42276"/>
    <w:rsid w:val="00C42581"/>
    <w:rsid w:val="00C42F28"/>
    <w:rsid w:val="00C433DF"/>
    <w:rsid w:val="00C44220"/>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6357"/>
    <w:rsid w:val="00C56470"/>
    <w:rsid w:val="00C5655D"/>
    <w:rsid w:val="00C56E00"/>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B84"/>
    <w:rsid w:val="00C71CA7"/>
    <w:rsid w:val="00C7220E"/>
    <w:rsid w:val="00C73519"/>
    <w:rsid w:val="00C73F16"/>
    <w:rsid w:val="00C74491"/>
    <w:rsid w:val="00C747C0"/>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4CF"/>
    <w:rsid w:val="00CA6FA9"/>
    <w:rsid w:val="00CA73B5"/>
    <w:rsid w:val="00CA7A76"/>
    <w:rsid w:val="00CA7B6C"/>
    <w:rsid w:val="00CA7BD2"/>
    <w:rsid w:val="00CA7DF6"/>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3B71"/>
    <w:rsid w:val="00D04C69"/>
    <w:rsid w:val="00D05DE8"/>
    <w:rsid w:val="00D05EC5"/>
    <w:rsid w:val="00D06B3B"/>
    <w:rsid w:val="00D06D38"/>
    <w:rsid w:val="00D1045F"/>
    <w:rsid w:val="00D10E86"/>
    <w:rsid w:val="00D1117E"/>
    <w:rsid w:val="00D1117F"/>
    <w:rsid w:val="00D1164E"/>
    <w:rsid w:val="00D11CBE"/>
    <w:rsid w:val="00D12DA3"/>
    <w:rsid w:val="00D14307"/>
    <w:rsid w:val="00D1447B"/>
    <w:rsid w:val="00D148D8"/>
    <w:rsid w:val="00D14C5A"/>
    <w:rsid w:val="00D15058"/>
    <w:rsid w:val="00D1532E"/>
    <w:rsid w:val="00D157D9"/>
    <w:rsid w:val="00D15C3F"/>
    <w:rsid w:val="00D15EFA"/>
    <w:rsid w:val="00D1647E"/>
    <w:rsid w:val="00D168BE"/>
    <w:rsid w:val="00D169BC"/>
    <w:rsid w:val="00D17F7F"/>
    <w:rsid w:val="00D17FB5"/>
    <w:rsid w:val="00D20176"/>
    <w:rsid w:val="00D20472"/>
    <w:rsid w:val="00D20844"/>
    <w:rsid w:val="00D20B5E"/>
    <w:rsid w:val="00D20C9A"/>
    <w:rsid w:val="00D21AF0"/>
    <w:rsid w:val="00D21DBB"/>
    <w:rsid w:val="00D2211C"/>
    <w:rsid w:val="00D22E34"/>
    <w:rsid w:val="00D245A9"/>
    <w:rsid w:val="00D25416"/>
    <w:rsid w:val="00D2554B"/>
    <w:rsid w:val="00D25ACE"/>
    <w:rsid w:val="00D269D8"/>
    <w:rsid w:val="00D26B55"/>
    <w:rsid w:val="00D276EC"/>
    <w:rsid w:val="00D27E00"/>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2AF"/>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011"/>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F8E"/>
    <w:rsid w:val="00D674FC"/>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473"/>
    <w:rsid w:val="00D76CF6"/>
    <w:rsid w:val="00D77677"/>
    <w:rsid w:val="00D8005D"/>
    <w:rsid w:val="00D8048E"/>
    <w:rsid w:val="00D8063B"/>
    <w:rsid w:val="00D80C1B"/>
    <w:rsid w:val="00D819C4"/>
    <w:rsid w:val="00D81D0C"/>
    <w:rsid w:val="00D81E0A"/>
    <w:rsid w:val="00D825A1"/>
    <w:rsid w:val="00D829A5"/>
    <w:rsid w:val="00D82AE2"/>
    <w:rsid w:val="00D82ED3"/>
    <w:rsid w:val="00D840C6"/>
    <w:rsid w:val="00D845FC"/>
    <w:rsid w:val="00D84C1B"/>
    <w:rsid w:val="00D858A9"/>
    <w:rsid w:val="00D85930"/>
    <w:rsid w:val="00D85D18"/>
    <w:rsid w:val="00D878E4"/>
    <w:rsid w:val="00D87A5B"/>
    <w:rsid w:val="00D87AE5"/>
    <w:rsid w:val="00D90345"/>
    <w:rsid w:val="00D9049E"/>
    <w:rsid w:val="00D90846"/>
    <w:rsid w:val="00D90A2B"/>
    <w:rsid w:val="00D922D6"/>
    <w:rsid w:val="00D93A8D"/>
    <w:rsid w:val="00D93B7C"/>
    <w:rsid w:val="00D95177"/>
    <w:rsid w:val="00D95F54"/>
    <w:rsid w:val="00D9698F"/>
    <w:rsid w:val="00D96DB3"/>
    <w:rsid w:val="00DA0C1D"/>
    <w:rsid w:val="00DA0E89"/>
    <w:rsid w:val="00DA1594"/>
    <w:rsid w:val="00DA1DFA"/>
    <w:rsid w:val="00DA21F5"/>
    <w:rsid w:val="00DA2287"/>
    <w:rsid w:val="00DA29E6"/>
    <w:rsid w:val="00DA3245"/>
    <w:rsid w:val="00DA4381"/>
    <w:rsid w:val="00DA45BE"/>
    <w:rsid w:val="00DA4814"/>
    <w:rsid w:val="00DA5C25"/>
    <w:rsid w:val="00DA67A2"/>
    <w:rsid w:val="00DA6875"/>
    <w:rsid w:val="00DA68BE"/>
    <w:rsid w:val="00DA6A7E"/>
    <w:rsid w:val="00DA7648"/>
    <w:rsid w:val="00DA777F"/>
    <w:rsid w:val="00DA7A65"/>
    <w:rsid w:val="00DB199E"/>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6FC9"/>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4BA"/>
    <w:rsid w:val="00DF0814"/>
    <w:rsid w:val="00DF0AD0"/>
    <w:rsid w:val="00DF1FB9"/>
    <w:rsid w:val="00DF2641"/>
    <w:rsid w:val="00DF3351"/>
    <w:rsid w:val="00DF3AF6"/>
    <w:rsid w:val="00DF451E"/>
    <w:rsid w:val="00DF46DC"/>
    <w:rsid w:val="00DF4814"/>
    <w:rsid w:val="00DF4A4B"/>
    <w:rsid w:val="00DF4E30"/>
    <w:rsid w:val="00DF5696"/>
    <w:rsid w:val="00DF64B2"/>
    <w:rsid w:val="00DF67BC"/>
    <w:rsid w:val="00DF6E96"/>
    <w:rsid w:val="00DF75F4"/>
    <w:rsid w:val="00DF76DE"/>
    <w:rsid w:val="00DF77CF"/>
    <w:rsid w:val="00DF7B99"/>
    <w:rsid w:val="00DF7F56"/>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27E0D"/>
    <w:rsid w:val="00E300A5"/>
    <w:rsid w:val="00E30408"/>
    <w:rsid w:val="00E30409"/>
    <w:rsid w:val="00E3142E"/>
    <w:rsid w:val="00E315B3"/>
    <w:rsid w:val="00E315C8"/>
    <w:rsid w:val="00E31A1E"/>
    <w:rsid w:val="00E32741"/>
    <w:rsid w:val="00E32802"/>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FAD"/>
    <w:rsid w:val="00E4603D"/>
    <w:rsid w:val="00E46DEC"/>
    <w:rsid w:val="00E47227"/>
    <w:rsid w:val="00E476A4"/>
    <w:rsid w:val="00E508A2"/>
    <w:rsid w:val="00E50F84"/>
    <w:rsid w:val="00E522AA"/>
    <w:rsid w:val="00E52302"/>
    <w:rsid w:val="00E52C34"/>
    <w:rsid w:val="00E5305B"/>
    <w:rsid w:val="00E53D92"/>
    <w:rsid w:val="00E543B7"/>
    <w:rsid w:val="00E543D0"/>
    <w:rsid w:val="00E547AF"/>
    <w:rsid w:val="00E54B54"/>
    <w:rsid w:val="00E54C06"/>
    <w:rsid w:val="00E54C17"/>
    <w:rsid w:val="00E55C86"/>
    <w:rsid w:val="00E56AC8"/>
    <w:rsid w:val="00E572E5"/>
    <w:rsid w:val="00E5763C"/>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3EA1"/>
    <w:rsid w:val="00E74C6B"/>
    <w:rsid w:val="00E74EEF"/>
    <w:rsid w:val="00E75022"/>
    <w:rsid w:val="00E75314"/>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4E44"/>
    <w:rsid w:val="00EA513E"/>
    <w:rsid w:val="00EA52F7"/>
    <w:rsid w:val="00EA53C8"/>
    <w:rsid w:val="00EA58EE"/>
    <w:rsid w:val="00EA6E55"/>
    <w:rsid w:val="00EA708F"/>
    <w:rsid w:val="00EA7194"/>
    <w:rsid w:val="00EA72CE"/>
    <w:rsid w:val="00EA7774"/>
    <w:rsid w:val="00EA7A02"/>
    <w:rsid w:val="00EA7AEA"/>
    <w:rsid w:val="00EB08A9"/>
    <w:rsid w:val="00EB09A5"/>
    <w:rsid w:val="00EB0E69"/>
    <w:rsid w:val="00EB0EC3"/>
    <w:rsid w:val="00EB14FB"/>
    <w:rsid w:val="00EB1D02"/>
    <w:rsid w:val="00EB26B7"/>
    <w:rsid w:val="00EB2BBB"/>
    <w:rsid w:val="00EB2F3E"/>
    <w:rsid w:val="00EB3549"/>
    <w:rsid w:val="00EB3B4B"/>
    <w:rsid w:val="00EB4A87"/>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46D"/>
    <w:rsid w:val="00EF56C1"/>
    <w:rsid w:val="00EF6244"/>
    <w:rsid w:val="00EF649F"/>
    <w:rsid w:val="00EF7B15"/>
    <w:rsid w:val="00F00401"/>
    <w:rsid w:val="00F00E08"/>
    <w:rsid w:val="00F00FBC"/>
    <w:rsid w:val="00F019B1"/>
    <w:rsid w:val="00F0212A"/>
    <w:rsid w:val="00F0253A"/>
    <w:rsid w:val="00F02E8F"/>
    <w:rsid w:val="00F03144"/>
    <w:rsid w:val="00F033C0"/>
    <w:rsid w:val="00F04E05"/>
    <w:rsid w:val="00F0537D"/>
    <w:rsid w:val="00F0547D"/>
    <w:rsid w:val="00F05917"/>
    <w:rsid w:val="00F05AD6"/>
    <w:rsid w:val="00F05DF6"/>
    <w:rsid w:val="00F061EF"/>
    <w:rsid w:val="00F06211"/>
    <w:rsid w:val="00F06CC6"/>
    <w:rsid w:val="00F06E48"/>
    <w:rsid w:val="00F0704D"/>
    <w:rsid w:val="00F07364"/>
    <w:rsid w:val="00F07C6B"/>
    <w:rsid w:val="00F108FC"/>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4CE"/>
    <w:rsid w:val="00F3295B"/>
    <w:rsid w:val="00F32A0B"/>
    <w:rsid w:val="00F32C9E"/>
    <w:rsid w:val="00F32EB0"/>
    <w:rsid w:val="00F32F2A"/>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8B"/>
    <w:rsid w:val="00FA1FDA"/>
    <w:rsid w:val="00FA2338"/>
    <w:rsid w:val="00FA27A0"/>
    <w:rsid w:val="00FA2A32"/>
    <w:rsid w:val="00FA2C60"/>
    <w:rsid w:val="00FA373E"/>
    <w:rsid w:val="00FA42AD"/>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3E37"/>
    <w:rsid w:val="00FF46A3"/>
    <w:rsid w:val="00FF48D2"/>
    <w:rsid w:val="00FF4D80"/>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8C6CF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33320795">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DCC6F-C39C-4B64-92D6-B6CD99FEB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184</TotalTime>
  <Pages>3</Pages>
  <Words>1065</Words>
  <Characters>6075</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7126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JianXu/책임연구원/차세대표준(연)CAS팀(james6.xu@lge.com)</cp:lastModifiedBy>
  <cp:revision>22</cp:revision>
  <cp:lastPrinted>2017-05-04T01:29:00Z</cp:lastPrinted>
  <dcterms:created xsi:type="dcterms:W3CDTF">2018-06-22T06:44:00Z</dcterms:created>
  <dcterms:modified xsi:type="dcterms:W3CDTF">2018-06-25T04:50:00Z</dcterms:modified>
</cp:coreProperties>
</file>